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B77E9" w14:textId="77777777" w:rsidR="004D7E48" w:rsidRPr="00427D6A" w:rsidRDefault="004D7E48" w:rsidP="00322148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3" w:hanging="5"/>
        <w:jc w:val="both"/>
        <w:rPr>
          <w:rFonts w:ascii="Arial" w:hAnsi="Arial" w:cs="Arial"/>
          <w:b/>
          <w:sz w:val="52"/>
          <w:szCs w:val="52"/>
        </w:rPr>
      </w:pPr>
    </w:p>
    <w:p w14:paraId="1D8408B4" w14:textId="77777777" w:rsidR="004D7E48" w:rsidRPr="00427D6A" w:rsidRDefault="004D7E48" w:rsidP="00322148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3" w:hanging="5"/>
        <w:jc w:val="both"/>
        <w:rPr>
          <w:rFonts w:ascii="Arial" w:hAnsi="Arial" w:cs="Arial"/>
          <w:b/>
          <w:sz w:val="52"/>
          <w:szCs w:val="52"/>
        </w:rPr>
      </w:pPr>
    </w:p>
    <w:p w14:paraId="6D4E99CF" w14:textId="77777777" w:rsidR="004D7E48" w:rsidRPr="00427D6A" w:rsidRDefault="004D7E48" w:rsidP="00322148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3" w:hanging="5"/>
        <w:jc w:val="both"/>
        <w:rPr>
          <w:rFonts w:ascii="Arial" w:hAnsi="Arial" w:cs="Arial"/>
          <w:b/>
          <w:sz w:val="52"/>
          <w:szCs w:val="52"/>
        </w:rPr>
      </w:pPr>
    </w:p>
    <w:p w14:paraId="7B6F91C8" w14:textId="33F1231E" w:rsidR="009E38D2" w:rsidRPr="00427D6A" w:rsidRDefault="005F701A" w:rsidP="00322148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4" w:hanging="6"/>
        <w:jc w:val="center"/>
        <w:rPr>
          <w:rFonts w:ascii="Arial" w:hAnsi="Arial" w:cs="Arial"/>
          <w:b/>
          <w:sz w:val="56"/>
          <w:szCs w:val="56"/>
        </w:rPr>
      </w:pPr>
      <w:bookmarkStart w:id="0" w:name="_Toc109202111"/>
      <w:bookmarkStart w:id="1" w:name="_Toc186193673"/>
      <w:r w:rsidRPr="00427D6A">
        <w:rPr>
          <w:rFonts w:ascii="Arial" w:hAnsi="Arial" w:cs="Arial"/>
          <w:b/>
          <w:sz w:val="56"/>
          <w:szCs w:val="56"/>
        </w:rPr>
        <w:t>Práctica Ms Excel</w:t>
      </w:r>
      <w:r w:rsidR="00E50FD7" w:rsidRPr="00427D6A">
        <w:rPr>
          <w:rFonts w:ascii="Arial" w:hAnsi="Arial" w:cs="Arial"/>
          <w:b/>
          <w:sz w:val="56"/>
          <w:szCs w:val="56"/>
        </w:rPr>
        <w:t xml:space="preserve"> </w:t>
      </w:r>
      <w:bookmarkEnd w:id="0"/>
      <w:sdt>
        <w:sdtPr>
          <w:rPr>
            <w:rFonts w:ascii="Arial" w:hAnsi="Arial" w:cs="Arial"/>
            <w:b/>
            <w:sz w:val="56"/>
            <w:szCs w:val="56"/>
          </w:rPr>
          <w:id w:val="-1279559658"/>
          <w:placeholder>
            <w:docPart w:val="52B555D29F1D4ACA97517407B12A2796"/>
          </w:placeholder>
          <w:comboBox>
            <w:listItem w:displayText="Nivel" w:value=""/>
            <w:listItem w:displayText="Junior" w:value="Junior"/>
            <w:listItem w:displayText="Fundamentos" w:value="Fundamentos"/>
            <w:listItem w:displayText="Avanzado" w:value="Avanzado"/>
          </w:comboBox>
        </w:sdtPr>
        <w:sdtEndPr/>
        <w:sdtContent>
          <w:r w:rsidR="009F6F51" w:rsidRPr="00427D6A">
            <w:rPr>
              <w:rFonts w:ascii="Arial" w:hAnsi="Arial" w:cs="Arial"/>
              <w:b/>
              <w:sz w:val="56"/>
              <w:szCs w:val="56"/>
            </w:rPr>
            <w:t>Avanzado</w:t>
          </w:r>
        </w:sdtContent>
      </w:sdt>
      <w:bookmarkEnd w:id="1"/>
    </w:p>
    <w:p w14:paraId="0238A1F7" w14:textId="370F7FBB" w:rsidR="00E14EFB" w:rsidRPr="00427D6A" w:rsidRDefault="00284F99" w:rsidP="00284F99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2" w:hanging="4"/>
        <w:jc w:val="center"/>
        <w:textDirection w:val="lrTb"/>
        <w:rPr>
          <w:rFonts w:ascii="Arial" w:hAnsi="Arial" w:cs="Arial"/>
          <w:bCs/>
          <w:sz w:val="44"/>
          <w:szCs w:val="44"/>
        </w:rPr>
      </w:pPr>
      <w:r w:rsidRPr="00284F99">
        <w:rPr>
          <w:rFonts w:ascii="Arial" w:hAnsi="Arial" w:cs="Arial"/>
          <w:bCs/>
          <w:sz w:val="44"/>
          <w:szCs w:val="44"/>
        </w:rPr>
        <w:t>Asignación y ejecución de macros</w:t>
      </w:r>
      <w:bookmarkStart w:id="2" w:name="_GoBack"/>
      <w:bookmarkEnd w:id="2"/>
    </w:p>
    <w:p w14:paraId="51AA4165" w14:textId="77777777" w:rsidR="00695C4A" w:rsidRPr="00427D6A" w:rsidRDefault="004E34B9" w:rsidP="00322148">
      <w:pPr>
        <w:pStyle w:val="Normal1"/>
        <w:jc w:val="center"/>
        <w:rPr>
          <w:lang w:val="es-MX" w:eastAsia="en-US"/>
        </w:rPr>
        <w:sectPr w:rsidR="00695C4A" w:rsidRPr="00427D6A" w:rsidSect="006673B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01" w:right="1021" w:bottom="1701" w:left="1021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0"/>
          <w:cols w:space="720"/>
          <w:titlePg/>
          <w:docGrid w:linePitch="299"/>
        </w:sectPr>
      </w:pPr>
      <w:r w:rsidRPr="00427D6A">
        <w:rPr>
          <w:noProof/>
          <w:sz w:val="48"/>
        </w:rPr>
        <w:drawing>
          <wp:inline distT="0" distB="0" distL="0" distR="0" wp14:anchorId="14D2FB11" wp14:editId="7CF680EE">
            <wp:extent cx="2880000" cy="2880000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B902C" w14:textId="609E4FF9" w:rsidR="008E3A1A" w:rsidRPr="00427D6A" w:rsidRDefault="008E3A1A" w:rsidP="008E3A1A">
      <w:pPr>
        <w:pStyle w:val="DAVTtuloSeccin"/>
      </w:pPr>
      <w:bookmarkStart w:id="3" w:name="_Toc108795149"/>
      <w:r w:rsidRPr="00427D6A">
        <w:lastRenderedPageBreak/>
        <w:t xml:space="preserve">Ms Excel – </w:t>
      </w:r>
      <w:r w:rsidR="00E821F3" w:rsidRPr="00427D6A">
        <w:t>Asign</w:t>
      </w:r>
      <w:r w:rsidR="00EA6AD2" w:rsidRPr="00427D6A">
        <w:t xml:space="preserve">ación </w:t>
      </w:r>
      <w:r w:rsidR="00E821F3" w:rsidRPr="00427D6A">
        <w:t xml:space="preserve">y ejecución </w:t>
      </w:r>
      <w:r w:rsidR="00EA6AD2" w:rsidRPr="00427D6A">
        <w:t xml:space="preserve">de Macros </w:t>
      </w:r>
    </w:p>
    <w:sdt>
      <w:sdtPr>
        <w:rPr>
          <w:color w:val="76923C" w:themeColor="accent3" w:themeShade="BF"/>
        </w:rPr>
        <w:id w:val="377522597"/>
        <w:placeholder>
          <w:docPart w:val="E42B5780BCED42DEAC91137F30E0023F"/>
        </w:placeholder>
      </w:sdtPr>
      <w:sdtEndPr/>
      <w:sdtContent>
        <w:p w14:paraId="69F68F3F" w14:textId="2299B51B" w:rsidR="008E3A1A" w:rsidRPr="00427D6A" w:rsidRDefault="00EA6AD2" w:rsidP="008E3A1A">
          <w:pPr>
            <w:pStyle w:val="DAVTtulo"/>
            <w:rPr>
              <w:color w:val="76923C" w:themeColor="accent3" w:themeShade="BF"/>
            </w:rPr>
          </w:pPr>
          <w:r w:rsidRPr="00427D6A">
            <w:rPr>
              <w:color w:val="76923C" w:themeColor="accent3" w:themeShade="BF"/>
            </w:rPr>
            <w:t xml:space="preserve">Creación de Macros </w:t>
          </w:r>
          <w:r w:rsidR="00E821F3" w:rsidRPr="00427D6A">
            <w:rPr>
              <w:color w:val="76923C" w:themeColor="accent3" w:themeShade="BF"/>
            </w:rPr>
            <w:t>2d</w:t>
          </w:r>
          <w:r w:rsidRPr="00427D6A">
            <w:rPr>
              <w:color w:val="76923C" w:themeColor="accent3" w:themeShade="BF"/>
            </w:rPr>
            <w:t>a Parte</w:t>
          </w:r>
        </w:p>
      </w:sdtContent>
    </w:sdt>
    <w:p w14:paraId="32E2449F" w14:textId="77777777" w:rsidR="007134D5" w:rsidRPr="00427D6A" w:rsidRDefault="007134D5" w:rsidP="007134D5">
      <w:pPr>
        <w:pStyle w:val="DAVTtulo"/>
        <w:rPr>
          <w:color w:val="00CC00"/>
        </w:rPr>
      </w:pPr>
      <w:bookmarkStart w:id="4" w:name="_Toc188211899"/>
      <w:bookmarkStart w:id="5" w:name="_Toc186194933"/>
      <w:bookmarkEnd w:id="4"/>
      <w:r w:rsidRPr="00427D6A">
        <w:rPr>
          <w:color w:val="00CC00"/>
        </w:rPr>
        <w:t xml:space="preserve">Temas a </w:t>
      </w:r>
      <w:r w:rsidR="00534121" w:rsidRPr="00427D6A">
        <w:rPr>
          <w:color w:val="00CC00"/>
        </w:rPr>
        <w:t>desarrollar</w:t>
      </w:r>
    </w:p>
    <w:p w14:paraId="221D63DB" w14:textId="64BBF66D" w:rsidR="003352C3" w:rsidRPr="00427D6A" w:rsidRDefault="00E821F3" w:rsidP="00B028A7">
      <w:pPr>
        <w:pStyle w:val="Prrafodelista"/>
        <w:widowControl w:val="0"/>
        <w:numPr>
          <w:ilvl w:val="0"/>
          <w:numId w:val="2"/>
        </w:numPr>
        <w:tabs>
          <w:tab w:val="left" w:pos="255"/>
        </w:tabs>
        <w:suppressAutoHyphens w:val="0"/>
        <w:spacing w:before="39" w:after="0" w:line="276" w:lineRule="auto"/>
        <w:ind w:leftChars="0" w:left="447" w:right="811" w:firstLineChars="0" w:hanging="425"/>
        <w:contextualSpacing w:val="0"/>
        <w:jc w:val="both"/>
        <w:textDirection w:val="lrTb"/>
        <w:textAlignment w:val="auto"/>
        <w:outlineLvl w:val="9"/>
        <w:rPr>
          <w:rFonts w:ascii="Arial" w:hAnsi="Arial" w:cs="Arial"/>
          <w:sz w:val="20"/>
          <w:szCs w:val="20"/>
        </w:rPr>
      </w:pPr>
      <w:r w:rsidRPr="00427D6A">
        <w:rPr>
          <w:rFonts w:ascii="Arial" w:hAnsi="Arial" w:cs="Arial"/>
          <w:sz w:val="20"/>
          <w:szCs w:val="20"/>
        </w:rPr>
        <w:t>Asignar</w:t>
      </w:r>
      <w:r w:rsidR="005E39DA" w:rsidRPr="00427D6A">
        <w:rPr>
          <w:rFonts w:ascii="Arial" w:hAnsi="Arial" w:cs="Arial"/>
          <w:sz w:val="20"/>
          <w:szCs w:val="20"/>
        </w:rPr>
        <w:t xml:space="preserve"> una Macro</w:t>
      </w:r>
      <w:r w:rsidRPr="00427D6A">
        <w:rPr>
          <w:rFonts w:ascii="Arial" w:hAnsi="Arial" w:cs="Arial"/>
          <w:sz w:val="20"/>
          <w:szCs w:val="20"/>
        </w:rPr>
        <w:t>.</w:t>
      </w:r>
    </w:p>
    <w:p w14:paraId="6CC28E46" w14:textId="64D929AA" w:rsidR="00621895" w:rsidRPr="00427D6A" w:rsidRDefault="005E39DA" w:rsidP="00B028A7">
      <w:pPr>
        <w:pStyle w:val="Prrafodelista"/>
        <w:widowControl w:val="0"/>
        <w:numPr>
          <w:ilvl w:val="0"/>
          <w:numId w:val="2"/>
        </w:numPr>
        <w:tabs>
          <w:tab w:val="left" w:pos="255"/>
        </w:tabs>
        <w:suppressAutoHyphens w:val="0"/>
        <w:spacing w:before="39" w:after="0" w:line="276" w:lineRule="auto"/>
        <w:ind w:leftChars="0" w:left="447" w:right="811" w:firstLineChars="0" w:hanging="425"/>
        <w:contextualSpacing w:val="0"/>
        <w:jc w:val="both"/>
        <w:textDirection w:val="lrTb"/>
        <w:textAlignment w:val="auto"/>
        <w:outlineLvl w:val="9"/>
        <w:rPr>
          <w:rFonts w:ascii="Arial" w:hAnsi="Arial" w:cs="Arial"/>
          <w:sz w:val="20"/>
          <w:szCs w:val="20"/>
        </w:rPr>
      </w:pPr>
      <w:r w:rsidRPr="00427D6A">
        <w:rPr>
          <w:rFonts w:ascii="Arial" w:hAnsi="Arial" w:cs="Arial"/>
          <w:sz w:val="20"/>
          <w:szCs w:val="20"/>
        </w:rPr>
        <w:t>Ejecutar una macro.</w:t>
      </w:r>
    </w:p>
    <w:p w14:paraId="7C4BEAE0" w14:textId="77777777" w:rsidR="005E39DA" w:rsidRPr="00427D6A" w:rsidRDefault="005E39DA" w:rsidP="00DA00E1">
      <w:pPr>
        <w:pStyle w:val="Prrafodelista"/>
        <w:widowControl w:val="0"/>
        <w:tabs>
          <w:tab w:val="left" w:pos="255"/>
        </w:tabs>
        <w:suppressAutoHyphens w:val="0"/>
        <w:spacing w:before="39" w:after="0" w:line="276" w:lineRule="auto"/>
        <w:ind w:leftChars="0" w:left="447" w:right="811" w:firstLineChars="0" w:firstLine="0"/>
        <w:contextualSpacing w:val="0"/>
        <w:jc w:val="both"/>
        <w:textDirection w:val="lrTb"/>
        <w:textAlignment w:val="auto"/>
        <w:outlineLvl w:val="9"/>
        <w:rPr>
          <w:rFonts w:ascii="Arial" w:hAnsi="Arial" w:cs="Arial"/>
          <w:b/>
          <w:bCs/>
          <w:sz w:val="20"/>
          <w:szCs w:val="20"/>
        </w:rPr>
      </w:pPr>
    </w:p>
    <w:p w14:paraId="0C80A2A8" w14:textId="7D310999" w:rsidR="00122C49" w:rsidRPr="00427D6A" w:rsidRDefault="005E39DA" w:rsidP="00E37663">
      <w:pPr>
        <w:pStyle w:val="Prrafodelista"/>
        <w:widowControl w:val="0"/>
        <w:pBdr>
          <w:top w:val="double" w:sz="4" w:space="1" w:color="00B050"/>
          <w:left w:val="double" w:sz="4" w:space="4" w:color="00B050"/>
          <w:bottom w:val="double" w:sz="4" w:space="1" w:color="00B050"/>
          <w:right w:val="double" w:sz="4" w:space="4" w:color="00B050"/>
        </w:pBdr>
        <w:tabs>
          <w:tab w:val="left" w:pos="255"/>
        </w:tabs>
        <w:suppressAutoHyphens w:val="0"/>
        <w:spacing w:after="200" w:line="276" w:lineRule="auto"/>
        <w:ind w:leftChars="0" w:left="448" w:right="821" w:firstLineChars="0" w:firstLine="0"/>
        <w:contextualSpacing w:val="0"/>
        <w:jc w:val="both"/>
        <w:textDirection w:val="lrTb"/>
        <w:textAlignment w:val="auto"/>
        <w:outlineLvl w:val="9"/>
        <w:rPr>
          <w:rFonts w:ascii="Arial" w:hAnsi="Arial" w:cs="Arial"/>
          <w:sz w:val="20"/>
          <w:szCs w:val="20"/>
        </w:rPr>
      </w:pPr>
      <w:r w:rsidRPr="00427D6A">
        <w:rPr>
          <w:rFonts w:ascii="Arial" w:hAnsi="Arial" w:cs="Arial"/>
          <w:sz w:val="20"/>
          <w:szCs w:val="20"/>
        </w:rPr>
        <w:t xml:space="preserve">Una </w:t>
      </w:r>
      <w:r w:rsidRPr="00427D6A">
        <w:rPr>
          <w:rFonts w:ascii="Arial" w:hAnsi="Arial" w:cs="Arial"/>
          <w:b/>
          <w:bCs/>
          <w:sz w:val="20"/>
          <w:szCs w:val="20"/>
        </w:rPr>
        <w:t>Macro</w:t>
      </w:r>
      <w:r w:rsidRPr="00427D6A">
        <w:rPr>
          <w:rFonts w:ascii="Arial" w:hAnsi="Arial" w:cs="Arial"/>
          <w:sz w:val="20"/>
          <w:szCs w:val="20"/>
        </w:rPr>
        <w:t xml:space="preserve"> es una serie de comandos e instrucciones (acciones) grabadas o programadas en el lenguaje VBA que se almacenan para ejecutarse automáticamente, permitiendo automatizar tareas repetitivas o complejas con un solo clic.</w:t>
      </w:r>
    </w:p>
    <w:p w14:paraId="01B94449" w14:textId="1D270243" w:rsidR="005E39DA" w:rsidRPr="00427D6A" w:rsidRDefault="005E39DA" w:rsidP="00E37663">
      <w:pPr>
        <w:pStyle w:val="Prrafodelista"/>
        <w:widowControl w:val="0"/>
        <w:pBdr>
          <w:top w:val="double" w:sz="4" w:space="1" w:color="00B050"/>
          <w:left w:val="double" w:sz="4" w:space="4" w:color="00B050"/>
          <w:bottom w:val="double" w:sz="4" w:space="1" w:color="00B050"/>
          <w:right w:val="double" w:sz="4" w:space="4" w:color="00B050"/>
        </w:pBdr>
        <w:tabs>
          <w:tab w:val="left" w:pos="255"/>
        </w:tabs>
        <w:suppressAutoHyphens w:val="0"/>
        <w:spacing w:after="200" w:line="276" w:lineRule="auto"/>
        <w:ind w:leftChars="0" w:left="448" w:right="821" w:firstLineChars="0" w:firstLine="0"/>
        <w:contextualSpacing w:val="0"/>
        <w:jc w:val="both"/>
        <w:textDirection w:val="lrTb"/>
        <w:textAlignment w:val="auto"/>
        <w:outlineLvl w:val="9"/>
        <w:rPr>
          <w:rFonts w:ascii="Arial" w:hAnsi="Arial" w:cs="Arial"/>
          <w:sz w:val="20"/>
          <w:szCs w:val="20"/>
        </w:rPr>
      </w:pPr>
      <w:r w:rsidRPr="00427D6A">
        <w:rPr>
          <w:rFonts w:ascii="Arial" w:hAnsi="Arial" w:cs="Arial"/>
          <w:sz w:val="20"/>
          <w:szCs w:val="20"/>
        </w:rPr>
        <w:t>En este Nivel no se analizarán las Macros programadas en lenguaje VBA.</w:t>
      </w:r>
    </w:p>
    <w:p w14:paraId="4C1E9B7E" w14:textId="77777777" w:rsidR="00A53684" w:rsidRPr="00427D6A" w:rsidRDefault="00A53684" w:rsidP="00CC1CA5">
      <w:pPr>
        <w:pStyle w:val="Prrafodelista"/>
        <w:widowControl w:val="0"/>
        <w:tabs>
          <w:tab w:val="left" w:pos="255"/>
        </w:tabs>
        <w:suppressAutoHyphens w:val="0"/>
        <w:spacing w:before="39" w:after="0" w:line="276" w:lineRule="auto"/>
        <w:ind w:leftChars="0" w:left="993" w:right="226" w:firstLineChars="0" w:firstLine="0"/>
        <w:contextualSpacing w:val="0"/>
        <w:jc w:val="both"/>
        <w:textDirection w:val="lrTb"/>
        <w:textAlignment w:val="auto"/>
        <w:outlineLvl w:val="9"/>
        <w:rPr>
          <w:rFonts w:ascii="Arial" w:hAnsi="Arial" w:cs="Arial"/>
          <w:sz w:val="12"/>
          <w:szCs w:val="12"/>
        </w:rPr>
      </w:pPr>
    </w:p>
    <w:p w14:paraId="1D4F0CE3" w14:textId="77777777" w:rsidR="001115D4" w:rsidRPr="00427D6A" w:rsidRDefault="001115D4" w:rsidP="00CC1CA5">
      <w:pPr>
        <w:pStyle w:val="Prrafodelista"/>
        <w:widowControl w:val="0"/>
        <w:tabs>
          <w:tab w:val="left" w:pos="255"/>
        </w:tabs>
        <w:suppressAutoHyphens w:val="0"/>
        <w:spacing w:before="39" w:after="0" w:line="276" w:lineRule="auto"/>
        <w:ind w:leftChars="0" w:left="993" w:right="226" w:firstLineChars="0" w:firstLine="0"/>
        <w:contextualSpacing w:val="0"/>
        <w:jc w:val="both"/>
        <w:textDirection w:val="lrTb"/>
        <w:textAlignment w:val="auto"/>
        <w:outlineLvl w:val="9"/>
        <w:rPr>
          <w:rFonts w:ascii="Arial" w:hAnsi="Arial" w:cs="Arial"/>
          <w:sz w:val="12"/>
          <w:szCs w:val="12"/>
        </w:rPr>
      </w:pPr>
    </w:p>
    <w:bookmarkEnd w:id="5"/>
    <w:p w14:paraId="697498A1" w14:textId="33BEC394" w:rsidR="009F6F51" w:rsidRPr="00427D6A" w:rsidRDefault="009F6F51" w:rsidP="009F6F51">
      <w:pPr>
        <w:pStyle w:val="Normal1"/>
        <w:tabs>
          <w:tab w:val="left" w:pos="5387"/>
        </w:tabs>
        <w:ind w:firstLine="0"/>
        <w:jc w:val="both"/>
        <w:rPr>
          <w:rFonts w:ascii="Arial" w:hAnsi="Arial" w:cs="Arial"/>
          <w:b/>
          <w:sz w:val="24"/>
          <w:szCs w:val="24"/>
          <w:lang w:val="es-MX" w:eastAsia="en-US"/>
        </w:rPr>
      </w:pPr>
      <w:r w:rsidRPr="00427D6A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232D20F1" wp14:editId="1555717B">
            <wp:extent cx="185973" cy="170567"/>
            <wp:effectExtent l="0" t="0" r="5080" b="1270"/>
            <wp:docPr id="2037711037" name="Imagen 203771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excel.png"/>
                    <pic:cNvPicPr/>
                  </pic:nvPicPr>
                  <pic:blipFill rotWithShape="1"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37" t="28384" r="38266" b="26723"/>
                    <a:stretch/>
                  </pic:blipFill>
                  <pic:spPr bwMode="auto">
                    <a:xfrm>
                      <a:off x="0" y="0"/>
                      <a:ext cx="194681" cy="1785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27D6A">
        <w:rPr>
          <w:rFonts w:ascii="Arial" w:hAnsi="Arial" w:cs="Arial"/>
          <w:b/>
          <w:sz w:val="24"/>
          <w:szCs w:val="24"/>
          <w:lang w:val="es-MX" w:eastAsia="en-US"/>
        </w:rPr>
        <w:t xml:space="preserve"> </w:t>
      </w:r>
      <w:r w:rsidR="00466490" w:rsidRPr="00427D6A">
        <w:rPr>
          <w:rFonts w:ascii="Arial" w:hAnsi="Arial" w:cs="Arial"/>
          <w:b/>
          <w:sz w:val="24"/>
          <w:szCs w:val="24"/>
          <w:lang w:val="es-MX" w:eastAsia="en-US"/>
        </w:rPr>
        <w:t>Ejecutar una Macro</w:t>
      </w:r>
    </w:p>
    <w:p w14:paraId="6A301CB5" w14:textId="7B5148D0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sz w:val="20"/>
          <w:szCs w:val="20"/>
          <w:lang w:val="es-MX"/>
        </w:rPr>
        <w:t>Antes de dar la orden de ejecución de la macro, dependiendo del tipo de macro que sea, será necesario seleccionar o no las celdas que se quiere afectadas por las acciones de la macro.</w:t>
      </w:r>
    </w:p>
    <w:p w14:paraId="52CA4117" w14:textId="2495305D" w:rsidR="00437BC5" w:rsidRPr="00427D6A" w:rsidRDefault="001760F3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noProof/>
          <w:position w:val="-1"/>
          <w:sz w:val="20"/>
          <w:szCs w:val="20"/>
        </w:rPr>
        <mc:AlternateContent>
          <mc:Choice Requires="wpg">
            <w:drawing>
              <wp:anchor distT="0" distB="0" distL="114300" distR="114300" simplePos="0" relativeHeight="252019712" behindDoc="1" locked="0" layoutInCell="1" allowOverlap="1" wp14:anchorId="14DE5F2B" wp14:editId="2C4B80CA">
                <wp:simplePos x="0" y="0"/>
                <wp:positionH relativeFrom="margin">
                  <wp:posOffset>4991100</wp:posOffset>
                </wp:positionH>
                <wp:positionV relativeFrom="paragraph">
                  <wp:posOffset>387350</wp:posOffset>
                </wp:positionV>
                <wp:extent cx="1247140" cy="838200"/>
                <wp:effectExtent l="152400" t="152400" r="353060" b="361950"/>
                <wp:wrapTight wrapText="bothSides">
                  <wp:wrapPolygon edited="0">
                    <wp:start x="1320" y="-3927"/>
                    <wp:lineTo x="-2640" y="-2945"/>
                    <wp:lineTo x="-2640" y="23564"/>
                    <wp:lineTo x="330" y="28473"/>
                    <wp:lineTo x="3299" y="30436"/>
                    <wp:lineTo x="21446" y="30436"/>
                    <wp:lineTo x="24415" y="28473"/>
                    <wp:lineTo x="27385" y="21109"/>
                    <wp:lineTo x="27385" y="4909"/>
                    <wp:lineTo x="23426" y="-2455"/>
                    <wp:lineTo x="23096" y="-3927"/>
                    <wp:lineTo x="1320" y="-3927"/>
                  </wp:wrapPolygon>
                </wp:wrapTight>
                <wp:docPr id="556546655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140" cy="838200"/>
                          <a:chOff x="0" y="0"/>
                          <a:chExt cx="1285240" cy="1029335"/>
                        </a:xfrm>
                      </wpg:grpSpPr>
                      <pic:pic xmlns:pic="http://schemas.openxmlformats.org/drawingml/2006/picture">
                        <pic:nvPicPr>
                          <pic:cNvPr id="1928475943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240" cy="1029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  <wps:wsp>
                        <wps:cNvPr id="1653424884" name="Elipse 7"/>
                        <wps:cNvSpPr/>
                        <wps:spPr>
                          <a:xfrm>
                            <a:off x="0" y="481770"/>
                            <a:ext cx="990600" cy="219074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981FF1A" id="Grupo 8" o:spid="_x0000_s1026" style="position:absolute;margin-left:393pt;margin-top:30.5pt;width:98.2pt;height:66pt;z-index:-251296768;mso-position-horizontal-relative:margin;mso-width-relative:margin;mso-height-relative:margin" coordsize="12852,1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">
                <v:shape id="Imagen 1" o:spid="_x0000_s1027" type="#_x0000_t75" style="position:absolute;width:12852;height:10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">
                  <v:imagedata r:id="rId18" o:title=""/>
                  <v:shadow on="t" color="#333" opacity="42598f" origin="-.5,-.5" offset="2.74397mm,2.74397mm"/>
                </v:shape>
                <v:oval id="Elipse 7" o:spid="_x0000_s1028" style="position:absolute;top:4817;width:9906;height:2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" filled="f" strokecolor="#00b050">
                  <v:shadow on="t" color="black" opacity="22937f" origin=",.5" offset="0,.63889mm"/>
                </v:oval>
                <w10:wrap type="tight" anchorx="margin"/>
              </v:group>
            </w:pict>
          </mc:Fallback>
        </mc:AlternateContent>
      </w:r>
      <w:r w:rsidR="00437BC5" w:rsidRPr="00427D6A">
        <w:rPr>
          <w:rFonts w:ascii="Arial" w:hAnsi="Arial" w:cs="Arial"/>
          <w:sz w:val="20"/>
          <w:szCs w:val="20"/>
          <w:lang w:val="es-MX"/>
        </w:rPr>
        <w:t>Si se creó una macro que automáticamente da formato a las celdas seleccionadas, se deberá seleccionar las celdas previamente antes de ejecutar la macro.</w:t>
      </w:r>
    </w:p>
    <w:p w14:paraId="74C9FDCA" w14:textId="3108403D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427D6A">
        <w:rPr>
          <w:rFonts w:ascii="Arial" w:hAnsi="Arial" w:cs="Arial"/>
          <w:sz w:val="20"/>
          <w:szCs w:val="20"/>
          <w:lang w:val="es-MX"/>
        </w:rPr>
        <w:t xml:space="preserve"> </w:t>
      </w:r>
      <w:r w:rsidRPr="00427D6A">
        <w:rPr>
          <w:rFonts w:ascii="Arial" w:hAnsi="Arial" w:cs="Arial"/>
          <w:b/>
          <w:bCs/>
          <w:sz w:val="20"/>
          <w:szCs w:val="20"/>
          <w:lang w:val="es-MX"/>
        </w:rPr>
        <w:t>Para ejecutar la macro:</w:t>
      </w:r>
    </w:p>
    <w:p w14:paraId="3111FEAF" w14:textId="6BD89655" w:rsidR="00437BC5" w:rsidRPr="00427D6A" w:rsidRDefault="00437BC5" w:rsidP="00817071">
      <w:pPr>
        <w:pStyle w:val="Normal1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sz w:val="20"/>
          <w:szCs w:val="20"/>
          <w:lang w:val="es-MX"/>
        </w:rPr>
        <w:t xml:space="preserve">Acceder al menú </w:t>
      </w:r>
      <w:r w:rsidRPr="00427D6A">
        <w:rPr>
          <w:rFonts w:ascii="Arial" w:hAnsi="Arial" w:cs="Arial"/>
          <w:b/>
          <w:bCs/>
          <w:sz w:val="20"/>
          <w:szCs w:val="20"/>
          <w:lang w:val="es-MX"/>
        </w:rPr>
        <w:t>Ver Macros...,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</w:t>
      </w:r>
    </w:p>
    <w:p w14:paraId="66064D63" w14:textId="7B8AC1AB" w:rsidR="00437BC5" w:rsidRPr="00427D6A" w:rsidRDefault="001760F3" w:rsidP="00817071">
      <w:pPr>
        <w:pStyle w:val="Normal1"/>
        <w:numPr>
          <w:ilvl w:val="0"/>
          <w:numId w:val="16"/>
        </w:num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427D6A">
        <w:rPr>
          <w:rFonts w:ascii="Arial" w:hAnsi="Arial" w:cs="Arial"/>
          <w:sz w:val="20"/>
          <w:szCs w:val="20"/>
          <w:lang w:val="es-MX"/>
        </w:rPr>
        <w:t>Se muestra</w:t>
      </w:r>
      <w:r w:rsidR="00437BC5" w:rsidRPr="00427D6A">
        <w:rPr>
          <w:rFonts w:ascii="Arial" w:hAnsi="Arial" w:cs="Arial"/>
          <w:sz w:val="20"/>
          <w:szCs w:val="20"/>
          <w:lang w:val="es-MX"/>
        </w:rPr>
        <w:t xml:space="preserve"> el cuadro de diálogo 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Ver </w:t>
      </w:r>
      <w:r w:rsidR="00437BC5" w:rsidRPr="00427D6A">
        <w:rPr>
          <w:rFonts w:ascii="Arial" w:hAnsi="Arial" w:cs="Arial"/>
          <w:sz w:val="20"/>
          <w:szCs w:val="20"/>
          <w:lang w:val="es-MX"/>
        </w:rPr>
        <w:t xml:space="preserve">Macro en el que 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se </w:t>
      </w:r>
      <w:r w:rsidR="00437BC5" w:rsidRPr="00427D6A">
        <w:rPr>
          <w:rFonts w:ascii="Arial" w:hAnsi="Arial" w:cs="Arial"/>
          <w:sz w:val="20"/>
          <w:szCs w:val="20"/>
          <w:lang w:val="es-MX"/>
        </w:rPr>
        <w:t>visualiza una lista con las macros creadas.</w:t>
      </w:r>
    </w:p>
    <w:p w14:paraId="57BAE01A" w14:textId="1534BED3" w:rsidR="001760F3" w:rsidRPr="00427D6A" w:rsidRDefault="00037C09" w:rsidP="00817071">
      <w:pPr>
        <w:pStyle w:val="Normal1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2020736" behindDoc="1" locked="0" layoutInCell="1" allowOverlap="1" wp14:anchorId="2D5C52FE" wp14:editId="67989448">
            <wp:simplePos x="0" y="0"/>
            <wp:positionH relativeFrom="column">
              <wp:posOffset>4304030</wp:posOffset>
            </wp:positionH>
            <wp:positionV relativeFrom="paragraph">
              <wp:posOffset>157480</wp:posOffset>
            </wp:positionV>
            <wp:extent cx="2038350" cy="2015490"/>
            <wp:effectExtent l="152400" t="152400" r="361950" b="365760"/>
            <wp:wrapTight wrapText="bothSides">
              <wp:wrapPolygon edited="0">
                <wp:start x="807" y="-1633"/>
                <wp:lineTo x="-1615" y="-1225"/>
                <wp:lineTo x="-1615" y="22457"/>
                <wp:lineTo x="2019" y="24907"/>
                <wp:lineTo x="2019" y="25316"/>
                <wp:lineTo x="21600" y="25316"/>
                <wp:lineTo x="21802" y="24907"/>
                <wp:lineTo x="25032" y="21845"/>
                <wp:lineTo x="25234" y="2042"/>
                <wp:lineTo x="22811" y="-1021"/>
                <wp:lineTo x="22609" y="-1633"/>
                <wp:lineTo x="807" y="-1633"/>
              </wp:wrapPolygon>
            </wp:wrapTight>
            <wp:docPr id="2222666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266625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154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0F3" w:rsidRPr="00427D6A">
        <w:rPr>
          <w:rFonts w:ascii="Arial" w:hAnsi="Arial" w:cs="Arial"/>
          <w:sz w:val="20"/>
          <w:szCs w:val="20"/>
          <w:lang w:val="es-MX"/>
        </w:rPr>
        <w:t>S</w:t>
      </w:r>
      <w:r w:rsidR="00437BC5" w:rsidRPr="00427D6A">
        <w:rPr>
          <w:rFonts w:ascii="Arial" w:hAnsi="Arial" w:cs="Arial"/>
          <w:sz w:val="20"/>
          <w:szCs w:val="20"/>
          <w:lang w:val="es-MX"/>
        </w:rPr>
        <w:t xml:space="preserve">eleccionar la macro deseada y pulsar sobre el botón </w:t>
      </w:r>
      <w:r w:rsidR="00437BC5" w:rsidRPr="00427D6A">
        <w:rPr>
          <w:rFonts w:ascii="Arial" w:hAnsi="Arial" w:cs="Arial"/>
          <w:b/>
          <w:bCs/>
          <w:sz w:val="20"/>
          <w:szCs w:val="20"/>
          <w:lang w:val="es-MX"/>
        </w:rPr>
        <w:t>Ejecutar</w:t>
      </w:r>
      <w:r w:rsidR="001760F3"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 o aplicar la combinación de teclas creadas</w:t>
      </w:r>
      <w:r w:rsidR="00437BC5" w:rsidRPr="00427D6A">
        <w:rPr>
          <w:rFonts w:ascii="Arial" w:hAnsi="Arial" w:cs="Arial"/>
          <w:sz w:val="20"/>
          <w:szCs w:val="20"/>
          <w:lang w:val="es-MX"/>
        </w:rPr>
        <w:t xml:space="preserve">. </w:t>
      </w:r>
    </w:p>
    <w:p w14:paraId="1AD3ACC7" w14:textId="2EE30EC8" w:rsidR="00437BC5" w:rsidRPr="00427D6A" w:rsidRDefault="00437BC5" w:rsidP="00817071">
      <w:pPr>
        <w:pStyle w:val="Normal1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sz w:val="20"/>
          <w:szCs w:val="20"/>
          <w:lang w:val="es-MX"/>
        </w:rPr>
        <w:t>Se cerrará el cuadro y se ejecutará la macro.</w:t>
      </w:r>
      <w:r w:rsidR="001760F3" w:rsidRPr="00427D6A">
        <w:rPr>
          <w:lang w:val="es-MX"/>
        </w:rPr>
        <w:t xml:space="preserve"> </w:t>
      </w:r>
    </w:p>
    <w:p w14:paraId="459811A7" w14:textId="65062178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sz w:val="20"/>
          <w:szCs w:val="20"/>
          <w:lang w:val="es-MX"/>
        </w:rPr>
        <w:t>Los</w:t>
      </w:r>
      <w:r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 botones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siguientes se usan para:</w:t>
      </w:r>
    </w:p>
    <w:p w14:paraId="30C7125F" w14:textId="77777777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sz w:val="20"/>
          <w:szCs w:val="20"/>
          <w:lang w:val="es-MX"/>
        </w:rPr>
        <w:t>Cancelar: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Cierra el cuadro de diálogo sin realizar ninguna acción.</w:t>
      </w:r>
    </w:p>
    <w:p w14:paraId="2A793DA1" w14:textId="77777777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sz w:val="20"/>
          <w:szCs w:val="20"/>
          <w:lang w:val="es-MX"/>
        </w:rPr>
        <w:t>Paso a paso: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Ejecuta la macro instrucción por instrucción abriendo el editor de programación de Visual Basic.</w:t>
      </w:r>
    </w:p>
    <w:p w14:paraId="083E1672" w14:textId="20453C74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sz w:val="20"/>
          <w:szCs w:val="20"/>
          <w:lang w:val="es-MX"/>
        </w:rPr>
        <w:t>Modificar: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Abre el editor de programación de Visual Basic para modificar el código de la macro. Estos dos últimos botones son para </w:t>
      </w:r>
      <w:r w:rsidR="00823825" w:rsidRPr="00427D6A">
        <w:rPr>
          <w:rFonts w:ascii="Arial" w:hAnsi="Arial" w:cs="Arial"/>
          <w:sz w:val="20"/>
          <w:szCs w:val="20"/>
          <w:lang w:val="es-MX"/>
        </w:rPr>
        <w:t xml:space="preserve">aplicar con </w:t>
      </w:r>
      <w:r w:rsidR="00B65173" w:rsidRPr="00427D6A">
        <w:rPr>
          <w:rFonts w:ascii="Arial" w:hAnsi="Arial" w:cs="Arial"/>
          <w:sz w:val="20"/>
          <w:szCs w:val="20"/>
          <w:lang w:val="es-MX"/>
        </w:rPr>
        <w:t>programación</w:t>
      </w:r>
      <w:r w:rsidRPr="00427D6A">
        <w:rPr>
          <w:rFonts w:ascii="Arial" w:hAnsi="Arial" w:cs="Arial"/>
          <w:sz w:val="20"/>
          <w:szCs w:val="20"/>
          <w:lang w:val="es-MX"/>
        </w:rPr>
        <w:t>.</w:t>
      </w:r>
    </w:p>
    <w:p w14:paraId="50EFB56E" w14:textId="30816612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sz w:val="20"/>
          <w:szCs w:val="20"/>
          <w:lang w:val="es-MX"/>
        </w:rPr>
        <w:t>Eliminar: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Borra la macro</w:t>
      </w:r>
      <w:r w:rsidR="00B65173" w:rsidRPr="00427D6A">
        <w:rPr>
          <w:rFonts w:ascii="Arial" w:hAnsi="Arial" w:cs="Arial"/>
          <w:sz w:val="20"/>
          <w:szCs w:val="20"/>
          <w:lang w:val="es-MX"/>
        </w:rPr>
        <w:t xml:space="preserve"> seleccionada</w:t>
      </w:r>
      <w:r w:rsidRPr="00427D6A">
        <w:rPr>
          <w:rFonts w:ascii="Arial" w:hAnsi="Arial" w:cs="Arial"/>
          <w:sz w:val="20"/>
          <w:szCs w:val="20"/>
          <w:lang w:val="es-MX"/>
        </w:rPr>
        <w:t>.</w:t>
      </w:r>
    </w:p>
    <w:p w14:paraId="61F3A95D" w14:textId="0083E069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sz w:val="20"/>
          <w:szCs w:val="20"/>
          <w:lang w:val="es-MX"/>
        </w:rPr>
        <w:t>Opciones: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Abre otro cuadro de diálogo </w:t>
      </w:r>
      <w:r w:rsidR="00B65173" w:rsidRPr="00427D6A">
        <w:rPr>
          <w:rFonts w:ascii="Arial" w:hAnsi="Arial" w:cs="Arial"/>
          <w:sz w:val="20"/>
          <w:szCs w:val="20"/>
          <w:lang w:val="es-MX"/>
        </w:rPr>
        <w:t>que permite</w:t>
      </w:r>
      <w:r w:rsidRPr="00427D6A">
        <w:rPr>
          <w:rFonts w:ascii="Arial" w:hAnsi="Arial" w:cs="Arial"/>
          <w:sz w:val="20"/>
          <w:szCs w:val="20"/>
          <w:lang w:val="es-MX"/>
        </w:rPr>
        <w:t xml:space="preserve"> modificar la tecla de método abreviado (combinación de teclas que provoca la ejecución de la macro sin necesidad de utilizar el menú) y la descripción de la macro.</w:t>
      </w:r>
    </w:p>
    <w:p w14:paraId="5BB53ECF" w14:textId="77777777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  <w:r w:rsidRPr="00427D6A">
        <w:rPr>
          <w:rFonts w:ascii="Arial" w:hAnsi="Arial" w:cs="Arial"/>
          <w:sz w:val="20"/>
          <w:szCs w:val="20"/>
          <w:lang w:val="es-MX"/>
        </w:rPr>
        <w:t xml:space="preserve"> </w:t>
      </w:r>
    </w:p>
    <w:p w14:paraId="533765DD" w14:textId="77777777" w:rsidR="00437BC5" w:rsidRPr="00427D6A" w:rsidRDefault="00437BC5" w:rsidP="00437BC5">
      <w:pPr>
        <w:pStyle w:val="Normal1"/>
        <w:ind w:left="284" w:firstLine="0"/>
        <w:jc w:val="both"/>
        <w:rPr>
          <w:rFonts w:ascii="Arial" w:hAnsi="Arial" w:cs="Arial"/>
          <w:sz w:val="20"/>
          <w:szCs w:val="20"/>
          <w:lang w:val="es-MX"/>
        </w:rPr>
      </w:pPr>
    </w:p>
    <w:p w14:paraId="708BE2D8" w14:textId="77777777" w:rsidR="005F6240" w:rsidRPr="00427D6A" w:rsidRDefault="005F6240" w:rsidP="006300B7">
      <w:pPr>
        <w:pStyle w:val="Normal1"/>
        <w:spacing w:line="360" w:lineRule="auto"/>
        <w:ind w:left="1134" w:right="1814" w:firstLine="0"/>
        <w:jc w:val="center"/>
        <w:rPr>
          <w:rFonts w:ascii="Arial" w:hAnsi="Arial" w:cs="Arial"/>
          <w:b/>
          <w:bCs/>
          <w:color w:val="FFFFFF" w:themeColor="background1"/>
          <w:sz w:val="20"/>
          <w:szCs w:val="20"/>
          <w:shd w:val="clear" w:color="auto" w:fill="00B050"/>
          <w:lang w:val="es-MX"/>
        </w:rPr>
      </w:pPr>
    </w:p>
    <w:p w14:paraId="0305B2EB" w14:textId="4132A68F" w:rsidR="00417952" w:rsidRPr="00427D6A" w:rsidRDefault="00437BC5" w:rsidP="00665FDD">
      <w:pPr>
        <w:pStyle w:val="Normal1"/>
        <w:shd w:val="clear" w:color="auto" w:fill="00B050"/>
        <w:spacing w:line="360" w:lineRule="auto"/>
        <w:ind w:left="1134" w:right="1814" w:firstLine="0"/>
        <w:jc w:val="center"/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  <w:t xml:space="preserve">Un detalle importante a tener en cuenta es que, si </w:t>
      </w:r>
      <w:r w:rsidR="00B65173" w:rsidRPr="00427D6A"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  <w:t>se ejecuta</w:t>
      </w:r>
      <w:r w:rsidRPr="00427D6A"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  <w:t xml:space="preserve"> una macro, no es posible deshacer la acción desde la herramienta deshacer común, por lo que es </w:t>
      </w:r>
      <w:r w:rsidR="00B65173" w:rsidRPr="00427D6A"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  <w:t>importante</w:t>
      </w:r>
      <w:r w:rsidRPr="00427D6A"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  <w:t xml:space="preserve"> ir con cuidado al ejecutar </w:t>
      </w:r>
      <w:r w:rsidR="00665FDD" w:rsidRPr="00427D6A"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  <w:t>M</w:t>
      </w:r>
      <w:r w:rsidRPr="00427D6A">
        <w:rPr>
          <w:rFonts w:ascii="Arial" w:hAnsi="Arial" w:cs="Arial"/>
          <w:b/>
          <w:bCs/>
          <w:color w:val="FFFFFF" w:themeColor="background1"/>
          <w:sz w:val="20"/>
          <w:szCs w:val="20"/>
          <w:lang w:val="es-MX"/>
        </w:rPr>
        <w:t>acros que vayan a realizar cambios importantes.</w:t>
      </w:r>
    </w:p>
    <w:p w14:paraId="038ADA40" w14:textId="77777777" w:rsidR="001E1E96" w:rsidRPr="00427D6A" w:rsidRDefault="001E1E96" w:rsidP="001E1E96">
      <w:pPr>
        <w:pStyle w:val="Normal1"/>
        <w:ind w:left="1440" w:firstLine="0"/>
        <w:jc w:val="both"/>
        <w:rPr>
          <w:rFonts w:ascii="Arial" w:hAnsi="Arial" w:cs="Arial"/>
          <w:sz w:val="20"/>
          <w:szCs w:val="20"/>
          <w:lang w:val="es-MX"/>
        </w:rPr>
      </w:pPr>
    </w:p>
    <w:p w14:paraId="74D266A0" w14:textId="069F0D53" w:rsidR="001E1E96" w:rsidRPr="00427D6A" w:rsidRDefault="00E060B8" w:rsidP="00B028A7">
      <w:pPr>
        <w:pStyle w:val="Normal1"/>
        <w:numPr>
          <w:ilvl w:val="0"/>
          <w:numId w:val="9"/>
        </w:numPr>
        <w:jc w:val="both"/>
        <w:rPr>
          <w:rFonts w:ascii="Arial" w:hAnsi="Arial" w:cs="Arial"/>
          <w:b/>
          <w:sz w:val="24"/>
          <w:szCs w:val="24"/>
          <w:lang w:val="es-MX" w:eastAsia="es-MX"/>
        </w:rPr>
      </w:pPr>
      <w:r w:rsidRPr="00427D6A">
        <w:rPr>
          <w:rFonts w:ascii="Arial" w:hAnsi="Arial" w:cs="Arial"/>
          <w:b/>
          <w:sz w:val="24"/>
          <w:szCs w:val="24"/>
          <w:lang w:val="es-MX" w:eastAsia="es-MX"/>
        </w:rPr>
        <w:t xml:space="preserve"> </w:t>
      </w:r>
      <w:r w:rsidR="00B74461" w:rsidRPr="00427D6A">
        <w:rPr>
          <w:rFonts w:ascii="Arial" w:hAnsi="Arial" w:cs="Arial"/>
          <w:b/>
          <w:sz w:val="24"/>
          <w:szCs w:val="24"/>
          <w:lang w:val="es-MX" w:eastAsia="es-MX"/>
        </w:rPr>
        <w:t>Asignar</w:t>
      </w:r>
      <w:r w:rsidR="00662015" w:rsidRPr="00427D6A">
        <w:rPr>
          <w:rFonts w:ascii="Arial" w:hAnsi="Arial" w:cs="Arial"/>
          <w:b/>
          <w:sz w:val="24"/>
          <w:szCs w:val="24"/>
          <w:lang w:val="es-MX" w:eastAsia="es-MX"/>
        </w:rPr>
        <w:t xml:space="preserve"> Macros</w:t>
      </w:r>
    </w:p>
    <w:p w14:paraId="421D1131" w14:textId="4DE83604" w:rsidR="00BC14A7" w:rsidRPr="00427D6A" w:rsidRDefault="00AE06E5" w:rsidP="00977EF3">
      <w:pPr>
        <w:pStyle w:val="Normal1"/>
        <w:ind w:left="284" w:right="254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Las Macros pueden ser asignadas a Formas creadas, imágenes o botones para proceder a su </w:t>
      </w:r>
      <w:r w:rsidR="00382D51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ejecución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.</w:t>
      </w:r>
    </w:p>
    <w:p w14:paraId="285E67B0" w14:textId="43F470CC" w:rsidR="00AE06E5" w:rsidRPr="00427D6A" w:rsidRDefault="00AE06E5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Se </w:t>
      </w:r>
      <w:r w:rsidR="00382D51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analizarán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 cada una de estas opciones:</w:t>
      </w:r>
    </w:p>
    <w:p w14:paraId="0B687B63" w14:textId="5137A58A" w:rsidR="00DF0479" w:rsidRPr="00427D6A" w:rsidRDefault="00F3547E" w:rsidP="00F3547E">
      <w:pPr>
        <w:pStyle w:val="Normal1"/>
        <w:ind w:left="284" w:right="821" w:firstLine="0"/>
        <w:jc w:val="both"/>
        <w:rPr>
          <w:rFonts w:ascii="Arial" w:hAnsi="Arial" w:cs="Arial"/>
          <w:b/>
          <w:color w:val="92D050"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color w:val="92D050"/>
          <w:position w:val="-1"/>
          <w:sz w:val="20"/>
          <w:szCs w:val="20"/>
          <w:lang w:val="es-MX" w:eastAsia="es-MX"/>
        </w:rPr>
        <w:t xml:space="preserve">1.  </w:t>
      </w:r>
      <w:r w:rsidR="00DF0479" w:rsidRPr="00427D6A">
        <w:rPr>
          <w:rFonts w:ascii="Arial" w:hAnsi="Arial" w:cs="Arial"/>
          <w:b/>
          <w:color w:val="92D050"/>
          <w:position w:val="-1"/>
          <w:sz w:val="20"/>
          <w:szCs w:val="20"/>
          <w:lang w:val="es-MX" w:eastAsia="es-MX"/>
        </w:rPr>
        <w:t>Crear Forma</w:t>
      </w:r>
    </w:p>
    <w:p w14:paraId="7A4DA735" w14:textId="54A5122A" w:rsidR="00AE06E5" w:rsidRPr="00427D6A" w:rsidRDefault="0089376A" w:rsidP="00F3547E">
      <w:pPr>
        <w:pStyle w:val="Normal1"/>
        <w:ind w:left="284" w:right="821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noProof/>
          <w:position w:val="-1"/>
          <w:sz w:val="20"/>
          <w:szCs w:val="20"/>
        </w:rPr>
        <mc:AlternateContent>
          <mc:Choice Requires="wpg">
            <w:drawing>
              <wp:anchor distT="0" distB="0" distL="114300" distR="114300" simplePos="0" relativeHeight="252042240" behindDoc="0" locked="0" layoutInCell="1" allowOverlap="1" wp14:anchorId="3E6F0C5C" wp14:editId="2FE3675C">
                <wp:simplePos x="0" y="0"/>
                <wp:positionH relativeFrom="column">
                  <wp:posOffset>437515</wp:posOffset>
                </wp:positionH>
                <wp:positionV relativeFrom="paragraph">
                  <wp:posOffset>363855</wp:posOffset>
                </wp:positionV>
                <wp:extent cx="6078855" cy="3609975"/>
                <wp:effectExtent l="152400" t="152400" r="360045" b="371475"/>
                <wp:wrapNone/>
                <wp:docPr id="1453990928" name="Grupo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609975"/>
                          <a:chOff x="0" y="0"/>
                          <a:chExt cx="6078855" cy="3609975"/>
                        </a:xfrm>
                      </wpg:grpSpPr>
                      <wpg:grpSp>
                        <wpg:cNvPr id="1085914376" name="Grupo 12"/>
                        <wpg:cNvGrpSpPr/>
                        <wpg:grpSpPr>
                          <a:xfrm>
                            <a:off x="0" y="0"/>
                            <a:ext cx="6078855" cy="3609975"/>
                            <a:chOff x="0" y="200025"/>
                            <a:chExt cx="6078855" cy="3609975"/>
                          </a:xfrm>
                        </wpg:grpSpPr>
                        <wpg:grpSp>
                          <wpg:cNvPr id="2120742066" name="Grupo 11"/>
                          <wpg:cNvGrpSpPr/>
                          <wpg:grpSpPr>
                            <a:xfrm>
                              <a:off x="1600200" y="200025"/>
                              <a:ext cx="4478655" cy="2381250"/>
                              <a:chOff x="66675" y="200025"/>
                              <a:chExt cx="4478655" cy="2381250"/>
                            </a:xfrm>
                          </wpg:grpSpPr>
                          <pic:pic xmlns:pic="http://schemas.openxmlformats.org/drawingml/2006/picture">
                            <pic:nvPicPr>
                              <pic:cNvPr id="1792228346" name="Imagen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114675" y="200025"/>
                                <a:ext cx="1430655" cy="23812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ffectLst>
                                <a:outerShdw blurRad="292100" dist="139700" dir="2700000" algn="tl" rotWithShape="0">
                                  <a:srgbClr val="333333">
                                    <a:alpha val="65000"/>
                                  </a:srgbClr>
                                </a:outerShdw>
                              </a:effectLst>
                            </pic:spPr>
                          </pic:pic>
                          <pic:pic xmlns:pic="http://schemas.openxmlformats.org/drawingml/2006/picture">
                            <pic:nvPicPr>
                              <pic:cNvPr id="1626932897" name="Imagen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19175" y="1057275"/>
                                <a:ext cx="1133475" cy="9906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ffectLst>
                                <a:outerShdw blurRad="292100" dist="139700" dir="2700000" algn="tl" rotWithShape="0">
                                  <a:srgbClr val="333333">
                                    <a:alpha val="65000"/>
                                  </a:srgbClr>
                                </a:outerShdw>
                              </a:effectLst>
                            </pic:spPr>
                          </pic:pic>
                          <wps:wsp>
                            <wps:cNvPr id="1504614908" name="Conector recto de flecha 10"/>
                            <wps:cNvCnPr/>
                            <wps:spPr>
                              <a:xfrm flipH="1" flipV="1">
                                <a:off x="66675" y="561975"/>
                                <a:ext cx="876300" cy="866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8229734" name="Conector recto de flecha 10"/>
                            <wps:cNvCnPr/>
                            <wps:spPr>
                              <a:xfrm>
                                <a:off x="2143125" y="1447800"/>
                                <a:ext cx="914400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  <a:tailEnd type="triangle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wpg:grpSp>
                        <pic:pic xmlns:pic="http://schemas.openxmlformats.org/drawingml/2006/picture">
                          <pic:nvPicPr>
                            <pic:cNvPr id="872090468" name="Imagen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619250"/>
                              <a:ext cx="2270760" cy="2190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outerShdw blurRad="292100" dist="139700" dir="2700000" algn="tl" rotWithShape="0">
                                <a:srgbClr val="333333">
                                  <a:alpha val="65000"/>
                                </a:srgbClr>
                              </a:outerShdw>
                            </a:effectLst>
                          </pic:spPr>
                        </pic:pic>
                      </wpg:grpSp>
                      <wps:wsp>
                        <wps:cNvPr id="824272554" name="Elipse 7"/>
                        <wps:cNvSpPr/>
                        <wps:spPr>
                          <a:xfrm>
                            <a:off x="4657725" y="1695450"/>
                            <a:ext cx="961234" cy="17839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99E8025" id="Grupo 13" o:spid="_x0000_s1026" style="position:absolute;margin-left:34.45pt;margin-top:28.65pt;width:478.65pt;height:284.25pt;z-index:252042240" coordsize="60788,360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">
                <v:group id="Grupo 12" o:spid="_x0000_s1027" style="position:absolute;width:60788;height:36099" coordorigin=",2000" coordsize="60788,36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">
                  <v:group id="Grupo 11" o:spid="_x0000_s1028" style="position:absolute;left:16002;top:2000;width:44786;height:23812" coordorigin="666,2000" coordsize="44786,23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">
                    <v:shape id="Imagen 1" o:spid="_x0000_s1029" type="#_x0000_t75" style="position:absolute;left:31146;top:2000;width:14307;height:238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">
                      <v:imagedata r:id="rId23" o:title=""/>
                      <v:shadow on="t" color="#333" opacity="42598f" origin="-.5,-.5" offset="2.74397mm,2.74397mm"/>
                    </v:shape>
                    <v:shape id="Imagen 1" o:spid="_x0000_s1030" type="#_x0000_t75" style="position:absolute;left:10191;top:10572;width:11335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">
                      <v:imagedata r:id="rId24" o:title=""/>
                      <v:shadow on="t" color="#333" opacity="42598f" origin="-.5,-.5" offset="2.74397mm,2.74397mm"/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0" o:spid="_x0000_s1031" type="#_x0000_t32" style="position:absolute;left:666;top:5619;width:8763;height:866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" strokecolor="#9bbb59 [3206]" strokeweight="2pt">
                      <v:stroke endarrow="block"/>
                      <v:shadow on="t" color="black" opacity="24903f" origin=",.5" offset="0,.55556mm"/>
                    </v:shape>
                    <v:shape id="Conector recto de flecha 10" o:spid="_x0000_s1032" type="#_x0000_t32" style="position:absolute;left:21431;top:14478;width:9144;height:28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" strokecolor="#9bbb59" strokeweight="2pt">
                      <v:stroke endarrow="block"/>
                      <v:shadow on="t" color="black" opacity="24903f" origin=",.5" offset="0,.55556mm"/>
                    </v:shape>
                  </v:group>
                  <v:shape id="Imagen 1" o:spid="_x0000_s1033" type="#_x0000_t75" style="position:absolute;top:16192;width:22707;height:21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">
                    <v:imagedata r:id="rId25" o:title=""/>
                    <v:shadow on="t" color="#333" opacity="42598f" origin="-.5,-.5" offset="2.74397mm,2.74397mm"/>
                  </v:shape>
                </v:group>
                <v:oval id="Elipse 7" o:spid="_x0000_s1034" style="position:absolute;left:46577;top:16954;width:9612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" filled="f" strokecolor="#00b050">
                  <v:shadow on="t" color="black" opacity="22937f" origin=",.5" offset="0,.63889mm"/>
                </v:oval>
              </v:group>
            </w:pict>
          </mc:Fallback>
        </mc:AlternateContent>
      </w:r>
      <w:r w:rsidR="00F3547E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La Macro Color </w:t>
      </w:r>
      <w:r w:rsidR="00382D51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deberá</w:t>
      </w:r>
      <w:r w:rsidR="00F3547E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 rellenar las celdas de la columna </w:t>
      </w:r>
      <w:r w:rsidR="00F3547E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Costo+Impuesto</w:t>
      </w:r>
      <w:r w:rsidR="00F3547E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 para los valores comprendidos entre $40000 y $70000.</w:t>
      </w:r>
    </w:p>
    <w:p w14:paraId="62647237" w14:textId="20001E82" w:rsidR="00F3547E" w:rsidRPr="00427D6A" w:rsidRDefault="00F3547E" w:rsidP="00F3547E">
      <w:pPr>
        <w:pStyle w:val="Normal1"/>
        <w:ind w:left="284" w:right="821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Dibujar una forma a </w:t>
      </w:r>
      <w:r w:rsidR="00382D51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elección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 y presionar </w:t>
      </w:r>
      <w:r w:rsidR="00382D51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botón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 derecho sobre la misma.</w:t>
      </w:r>
    </w:p>
    <w:p w14:paraId="379EFC27" w14:textId="31F2AF7A" w:rsidR="00F3547E" w:rsidRPr="00427D6A" w:rsidRDefault="00F3547E" w:rsidP="00F3547E">
      <w:pPr>
        <w:pStyle w:val="Normal1"/>
        <w:ind w:left="284" w:right="821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Seleccionar Asignar Macro</w:t>
      </w:r>
    </w:p>
    <w:p w14:paraId="2087DA89" w14:textId="5D445EF4" w:rsidR="00F3547E" w:rsidRPr="00427D6A" w:rsidRDefault="00F3547E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0250C5A" w14:textId="018830BC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3B7975E1" w14:textId="14162BD5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0ECCF85F" w14:textId="503EB63E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6C629341" w14:textId="7CBE9914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5CA057BE" w14:textId="428B90EE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324F34A" w14:textId="77777777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97D8D11" w14:textId="77777777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DCCECC7" w14:textId="77777777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00E36A0" w14:textId="77777777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5E672AE1" w14:textId="77777777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3D11294B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Escribir como texto de la forma 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“Color”. </w:t>
      </w:r>
    </w:p>
    <w:p w14:paraId="07195DF6" w14:textId="00FB2042" w:rsidR="00EE2038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El puntero del mouse se trasforma en una mano al pasar por encima de la forma que contiene la macro.</w:t>
      </w:r>
    </w:p>
    <w:p w14:paraId="37D99915" w14:textId="6A4EFB35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Al </w:t>
      </w:r>
      <w:r w:rsidR="00BE7E02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hacer 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clic sobre la forma se ejecuta la macro.</w:t>
      </w:r>
    </w:p>
    <w:p w14:paraId="51B4F3D5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</w:p>
    <w:p w14:paraId="03E19AC5" w14:textId="38E01073" w:rsidR="00DD003F" w:rsidRPr="00427D6A" w:rsidRDefault="00E279CE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noProof/>
          <w:position w:val="-1"/>
          <w:sz w:val="20"/>
          <w:szCs w:val="20"/>
        </w:rPr>
        <w:drawing>
          <wp:anchor distT="0" distB="0" distL="114300" distR="114300" simplePos="0" relativeHeight="252038144" behindDoc="0" locked="0" layoutInCell="1" allowOverlap="1" wp14:anchorId="06E3ECD0" wp14:editId="1F02221D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6552565" cy="2315845"/>
            <wp:effectExtent l="0" t="0" r="635" b="8255"/>
            <wp:wrapNone/>
            <wp:docPr id="19595369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536912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565" cy="2315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B0CF6" w14:textId="77777777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B0AD247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612F9849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5902DF09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6E2E1C27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9A4F325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71666692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5C7521F7" w14:textId="77777777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6D01C287" w14:textId="76D6B5FA" w:rsidR="00DF0479" w:rsidRPr="00427D6A" w:rsidRDefault="00AE2737" w:rsidP="00DF0479">
      <w:pPr>
        <w:pStyle w:val="Normal1"/>
        <w:ind w:left="284" w:right="821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color w:val="92D050"/>
          <w:position w:val="-1"/>
          <w:sz w:val="20"/>
          <w:szCs w:val="20"/>
          <w:lang w:val="es-MX" w:eastAsia="es-MX"/>
        </w:rPr>
        <w:t>2</w:t>
      </w:r>
      <w:r w:rsidR="00DF0479" w:rsidRPr="00427D6A">
        <w:rPr>
          <w:rFonts w:ascii="Arial" w:hAnsi="Arial" w:cs="Arial"/>
          <w:b/>
          <w:color w:val="92D050"/>
          <w:position w:val="-1"/>
          <w:sz w:val="20"/>
          <w:szCs w:val="20"/>
          <w:lang w:val="es-MX" w:eastAsia="es-MX"/>
        </w:rPr>
        <w:t>.  Insertar Imagen</w:t>
      </w:r>
    </w:p>
    <w:p w14:paraId="130E7E74" w14:textId="3EE6FBA7" w:rsidR="00DF0479" w:rsidRPr="00427D6A" w:rsidRDefault="00495E30" w:rsidP="00DF0479">
      <w:pPr>
        <w:pStyle w:val="Normal1"/>
        <w:ind w:left="284" w:right="821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noProof/>
          <w:position w:val="-1"/>
          <w:sz w:val="20"/>
          <w:szCs w:val="20"/>
        </w:rPr>
        <mc:AlternateContent>
          <mc:Choice Requires="wpg">
            <w:drawing>
              <wp:anchor distT="0" distB="0" distL="114300" distR="114300" simplePos="0" relativeHeight="252057600" behindDoc="0" locked="0" layoutInCell="1" allowOverlap="1" wp14:anchorId="3D2E76BF" wp14:editId="6127354F">
                <wp:simplePos x="0" y="0"/>
                <wp:positionH relativeFrom="column">
                  <wp:posOffset>1837690</wp:posOffset>
                </wp:positionH>
                <wp:positionV relativeFrom="paragraph">
                  <wp:posOffset>84455</wp:posOffset>
                </wp:positionV>
                <wp:extent cx="3962400" cy="2581275"/>
                <wp:effectExtent l="133350" t="152400" r="361950" b="371475"/>
                <wp:wrapNone/>
                <wp:docPr id="2015743523" name="Grupo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0" cy="2581275"/>
                          <a:chOff x="0" y="0"/>
                          <a:chExt cx="3962400" cy="2581275"/>
                        </a:xfrm>
                      </wpg:grpSpPr>
                      <wpg:grpSp>
                        <wpg:cNvPr id="1519246642" name="Grupo 14"/>
                        <wpg:cNvGrpSpPr/>
                        <wpg:grpSpPr>
                          <a:xfrm>
                            <a:off x="0" y="0"/>
                            <a:ext cx="3962400" cy="2581275"/>
                            <a:chOff x="0" y="0"/>
                            <a:chExt cx="3962400" cy="2581275"/>
                          </a:xfrm>
                        </wpg:grpSpPr>
                        <pic:pic xmlns:pic="http://schemas.openxmlformats.org/drawingml/2006/picture">
                          <pic:nvPicPr>
                            <pic:cNvPr id="1194728792" name="Imagen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57475" y="0"/>
                              <a:ext cx="1304925" cy="25812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outerShdw blurRad="292100" dist="139700" dir="2700000" algn="tl" rotWithShape="0">
                                <a:srgbClr val="333333">
                                  <a:alpha val="65000"/>
                                </a:srgbClr>
                              </a:outerShdw>
                            </a:effectLst>
                          </pic:spPr>
                        </pic:pic>
                        <pic:pic xmlns:pic="http://schemas.openxmlformats.org/drawingml/2006/picture">
                          <pic:nvPicPr>
                            <pic:cNvPr id="1319824692" name="Imagen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885825"/>
                              <a:ext cx="1943100" cy="9334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>
                              <a:outerShdw blurRad="292100" dist="139700" dir="2700000" algn="tl" rotWithShape="0">
                                <a:srgbClr val="333333">
                                  <a:alpha val="65000"/>
                                </a:srgbClr>
                              </a:outerShdw>
                            </a:effectLst>
                          </pic:spPr>
                        </pic:pic>
                        <wps:wsp>
                          <wps:cNvPr id="1989241970" name="Conector recto de flecha 10"/>
                          <wps:cNvCnPr/>
                          <wps:spPr>
                            <a:xfrm flipH="1" flipV="1">
                              <a:off x="0" y="628650"/>
                              <a:ext cx="542925" cy="266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1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0925538" name="Conector recto de flecha 10"/>
                          <wps:cNvCnPr/>
                          <wps:spPr>
                            <a:xfrm>
                              <a:off x="1866900" y="1381125"/>
                              <a:ext cx="714375" cy="66675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  <a:tailEnd type="triangle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s:wsp>
                        <wps:cNvPr id="1047809065" name="Elipse 7"/>
                        <wps:cNvSpPr/>
                        <wps:spPr>
                          <a:xfrm>
                            <a:off x="2714625" y="1990725"/>
                            <a:ext cx="961234" cy="17839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27ED40B" id="Grupo 16" o:spid="_x0000_s1026" style="position:absolute;margin-left:144.7pt;margin-top:6.65pt;width:312pt;height:203.25pt;z-index:252057600" coordsize="39624,25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">
                <v:group id="Grupo 14" o:spid="_x0000_s1027" style="position:absolute;width:39624;height:25812" coordsize="39624,25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">
                  <v:shape id="Imagen 1" o:spid="_x0000_s1028" type="#_x0000_t75" style="position:absolute;left:26574;width:13050;height:258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">
                    <v:imagedata r:id="rId29" o:title=""/>
                    <v:shadow on="t" color="#333" opacity="42598f" origin="-.5,-.5" offset="2.74397mm,2.74397mm"/>
                  </v:shape>
                  <v:shape id="Imagen 1" o:spid="_x0000_s1029" type="#_x0000_t75" style="position:absolute;left:190;top:8858;width:19431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">
                    <v:imagedata r:id="rId30" o:title=""/>
                    <v:shadow on="t" color="#333" opacity="42598f" origin="-.5,-.5" offset="2.74397mm,2.74397mm"/>
                  </v:shape>
                  <v:shape id="Conector recto de flecha 10" o:spid="_x0000_s1030" type="#_x0000_t32" style="position:absolute;top:6286;width:5429;height:266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" strokecolor="#9bbb59 [3206]" strokeweight="2pt">
                    <v:stroke endarrow="block"/>
                    <v:shadow on="t" color="black" opacity="24903f" origin=",.5" offset="0,.55556mm"/>
                  </v:shape>
                  <v:shape id="Conector recto de flecha 10" o:spid="_x0000_s1031" type="#_x0000_t32" style="position:absolute;left:18669;top:13811;width:7143;height:66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" strokecolor="#9bbb59" strokeweight="2pt">
                    <v:stroke endarrow="block"/>
                    <v:shadow on="t" color="black" opacity="24903f" origin=",.5" offset="0,.55556mm"/>
                  </v:shape>
                </v:group>
                <v:oval id="Elipse 7" o:spid="_x0000_s1032" style="position:absolute;left:27146;top:19907;width:9612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" filled="f" strokecolor="#00b050">
                  <v:shadow on="t" color="black" opacity="22937f" origin=",.5" offset="0,.63889mm"/>
                </v:oval>
              </v:group>
            </w:pict>
          </mc:Fallback>
        </mc:AlternateContent>
      </w:r>
      <w:r w:rsidR="00DF0479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En este caso se </w:t>
      </w:r>
      <w:r w:rsidR="00382D51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asignará</w:t>
      </w:r>
      <w:r w:rsidR="00DF0479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 la </w:t>
      </w:r>
      <w:r w:rsidR="00CD48FD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M</w:t>
      </w:r>
      <w:r w:rsidR="00DF0479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acro Color a una imagen insertada.</w:t>
      </w:r>
    </w:p>
    <w:p w14:paraId="1BF00E48" w14:textId="42CD80A2" w:rsidR="00DF0479" w:rsidRPr="00427D6A" w:rsidRDefault="00382D51" w:rsidP="00977EF3">
      <w:pPr>
        <w:pStyle w:val="Normal1"/>
        <w:ind w:left="284" w:right="254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Botón</w:t>
      </w:r>
      <w:r w:rsidR="0089376A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 derecho sobre la imagen</w:t>
      </w:r>
    </w:p>
    <w:p w14:paraId="70BD582E" w14:textId="44325DBB" w:rsidR="0089376A" w:rsidRPr="00427D6A" w:rsidRDefault="0089376A" w:rsidP="00977EF3">
      <w:pPr>
        <w:pStyle w:val="Normal1"/>
        <w:ind w:left="284" w:right="254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Seleccionar Asignar macro</w:t>
      </w:r>
    </w:p>
    <w:p w14:paraId="14FCFDAF" w14:textId="6D37B65C" w:rsidR="00DD003F" w:rsidRPr="00427D6A" w:rsidRDefault="00DD003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237329C" w14:textId="57897395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3F76F1AE" w14:textId="492F68EC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33F8C7A7" w14:textId="7FD8DA7B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7400E5CE" w14:textId="7E897476" w:rsidR="0089376A" w:rsidRPr="00427D6A" w:rsidRDefault="0089376A" w:rsidP="000D603B">
      <w:pPr>
        <w:pStyle w:val="Normal1"/>
        <w:ind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1C7DA906" w14:textId="3E50FC2D" w:rsidR="0089376A" w:rsidRPr="00427D6A" w:rsidRDefault="000D603B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El proceso es el mismo que cuando se inse</w:t>
      </w:r>
      <w:r w:rsidR="00CD48FD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r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ta una Forma.</w:t>
      </w:r>
    </w:p>
    <w:p w14:paraId="25748AC8" w14:textId="40C35155" w:rsidR="000D603B" w:rsidRPr="00427D6A" w:rsidRDefault="000D603B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19FEFABB" w14:textId="6BFB60B8" w:rsidR="00AE2737" w:rsidRPr="00427D6A" w:rsidRDefault="007109BF" w:rsidP="00AE2737">
      <w:pPr>
        <w:pStyle w:val="Normal1"/>
        <w:ind w:left="284" w:right="821" w:firstLine="0"/>
        <w:jc w:val="both"/>
        <w:rPr>
          <w:rFonts w:ascii="Arial" w:hAnsi="Arial" w:cs="Arial"/>
          <w:b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noProof/>
          <w:position w:val="-1"/>
          <w:sz w:val="20"/>
          <w:szCs w:val="20"/>
        </w:rPr>
        <w:drawing>
          <wp:anchor distT="0" distB="0" distL="114300" distR="114300" simplePos="0" relativeHeight="252049408" behindDoc="1" locked="0" layoutInCell="1" allowOverlap="1" wp14:anchorId="413EE8DE" wp14:editId="4201106F">
            <wp:simplePos x="0" y="0"/>
            <wp:positionH relativeFrom="column">
              <wp:posOffset>4514215</wp:posOffset>
            </wp:positionH>
            <wp:positionV relativeFrom="paragraph">
              <wp:posOffset>11430</wp:posOffset>
            </wp:positionV>
            <wp:extent cx="1657350" cy="809625"/>
            <wp:effectExtent l="152400" t="152400" r="361950" b="371475"/>
            <wp:wrapTight wrapText="bothSides">
              <wp:wrapPolygon edited="0">
                <wp:start x="993" y="-4066"/>
                <wp:lineTo x="-1986" y="-3049"/>
                <wp:lineTo x="-1986" y="23887"/>
                <wp:lineTo x="993" y="29478"/>
                <wp:lineTo x="2483" y="31002"/>
                <wp:lineTo x="21600" y="31002"/>
                <wp:lineTo x="23338" y="29478"/>
                <wp:lineTo x="26069" y="21854"/>
                <wp:lineTo x="26069" y="5082"/>
                <wp:lineTo x="23090" y="-2541"/>
                <wp:lineTo x="22841" y="-4066"/>
                <wp:lineTo x="993" y="-4066"/>
              </wp:wrapPolygon>
            </wp:wrapTight>
            <wp:docPr id="7269771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977112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09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737" w:rsidRPr="00427D6A">
        <w:rPr>
          <w:rFonts w:ascii="Arial" w:hAnsi="Arial" w:cs="Arial"/>
          <w:b/>
          <w:color w:val="92D050"/>
          <w:position w:val="-1"/>
          <w:sz w:val="20"/>
          <w:szCs w:val="20"/>
          <w:lang w:val="es-MX" w:eastAsia="es-MX"/>
        </w:rPr>
        <w:t xml:space="preserve">2.  Insertar </w:t>
      </w:r>
      <w:r w:rsidR="00382D51" w:rsidRPr="00427D6A">
        <w:rPr>
          <w:rFonts w:ascii="Arial" w:hAnsi="Arial" w:cs="Arial"/>
          <w:b/>
          <w:color w:val="92D050"/>
          <w:position w:val="-1"/>
          <w:sz w:val="20"/>
          <w:szCs w:val="20"/>
          <w:lang w:val="es-MX" w:eastAsia="es-MX"/>
        </w:rPr>
        <w:t>Botón</w:t>
      </w:r>
    </w:p>
    <w:p w14:paraId="3074969C" w14:textId="05B66902" w:rsidR="0089376A" w:rsidRPr="00427D6A" w:rsidRDefault="00865B52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Seleccionar </w:t>
      </w:r>
      <w:r w:rsidR="007109BF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la pestaña </w:t>
      </w:r>
      <w:r w:rsidR="007109BF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Programador o Desarrollador</w:t>
      </w:r>
      <w:r w:rsidR="007109BF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, grupo </w:t>
      </w:r>
      <w:r w:rsidR="007109BF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Controles</w:t>
      </w:r>
      <w:r w:rsidR="007109BF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:</w:t>
      </w:r>
    </w:p>
    <w:p w14:paraId="243DD43D" w14:textId="0B43E4C3" w:rsidR="007109BF" w:rsidRPr="00427D6A" w:rsidRDefault="007109B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noProof/>
          <w:position w:val="-1"/>
          <w:sz w:val="20"/>
          <w:szCs w:val="20"/>
        </w:rPr>
        <mc:AlternateContent>
          <mc:Choice Requires="wpg">
            <w:drawing>
              <wp:anchor distT="0" distB="0" distL="114300" distR="114300" simplePos="0" relativeHeight="252054528" behindDoc="0" locked="0" layoutInCell="1" allowOverlap="1" wp14:anchorId="6CE567B0" wp14:editId="3DE04E43">
                <wp:simplePos x="0" y="0"/>
                <wp:positionH relativeFrom="column">
                  <wp:posOffset>1142365</wp:posOffset>
                </wp:positionH>
                <wp:positionV relativeFrom="paragraph">
                  <wp:posOffset>15875</wp:posOffset>
                </wp:positionV>
                <wp:extent cx="3171190" cy="1295400"/>
                <wp:effectExtent l="152400" t="152400" r="353060" b="361950"/>
                <wp:wrapNone/>
                <wp:docPr id="1726466734" name="Grupo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190" cy="1295400"/>
                          <a:chOff x="0" y="0"/>
                          <a:chExt cx="3171190" cy="1295400"/>
                        </a:xfrm>
                      </wpg:grpSpPr>
                      <pic:pic xmlns:pic="http://schemas.openxmlformats.org/drawingml/2006/picture">
                        <pic:nvPicPr>
                          <pic:cNvPr id="670553148" name="Imagen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225" y="0"/>
                            <a:ext cx="1370965" cy="1295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978037575" name="Conector recto de flecha 10"/>
                        <wps:cNvCnPr/>
                        <wps:spPr>
                          <a:xfrm>
                            <a:off x="819150" y="104775"/>
                            <a:ext cx="866775" cy="161925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9BBB59"/>
                            </a:solidFill>
                            <a:prstDash val="solid"/>
                            <a:tailEnd type="triangle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719670280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90550"/>
                            <a:ext cx="1609725" cy="666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5F88E48" id="Grupo 15" o:spid="_x0000_s1026" style="position:absolute;margin-left:89.95pt;margin-top:1.25pt;width:249.7pt;height:102pt;z-index:252054528" coordsize="31711,12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">
                <v:shape id="Imagen 1" o:spid="_x0000_s1027" type="#_x0000_t75" style="position:absolute;left:18002;width:13709;height:12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">
                  <v:imagedata r:id="rId34" o:title="" croptop="2770f"/>
                  <v:shadow on="t" color="#333" opacity="42598f" origin="-.5,-.5" offset="2.74397mm,2.74397mm"/>
                </v:shape>
                <v:shape id="Conector recto de flecha 10" o:spid="_x0000_s1028" type="#_x0000_t32" style="position:absolute;left:8191;top:1047;width:8668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" strokecolor="#9bbb59" strokeweight="2pt">
                  <v:stroke endarrow="block"/>
                  <v:shadow on="t" color="black" opacity="24903f" origin=",.5" offset="0,.55556mm"/>
                </v:shape>
                <v:shape id="Imagen 1" o:spid="_x0000_s1029" type="#_x0000_t75" style="position:absolute;top:5905;width:16097;height:6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">
                  <v:imagedata r:id="rId35" o:title=""/>
                  <v:shadow on="t" color="#333" opacity="42598f" origin="-.5,-.5" offset="2.74397mm,2.74397mm"/>
                </v:shape>
              </v:group>
            </w:pict>
          </mc:Fallback>
        </mc:AlternateConten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Desplegar el </w:t>
      </w:r>
      <w:r w:rsidR="00382D51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menú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 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Insertar</w:t>
      </w:r>
    </w:p>
    <w:p w14:paraId="5C089AFB" w14:textId="45BE77F1" w:rsidR="0089376A" w:rsidRPr="00427D6A" w:rsidRDefault="007109BF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Seleccionar </w:t>
      </w:r>
      <w:r w:rsidR="00382D51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Botón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:</w:t>
      </w:r>
    </w:p>
    <w:p w14:paraId="001A9358" w14:textId="69165354" w:rsidR="0089376A" w:rsidRPr="00427D6A" w:rsidRDefault="0089376A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28C489CF" w14:textId="77777777" w:rsidR="0089376A" w:rsidRPr="00427D6A" w:rsidRDefault="0089376A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4CE8ABBF" w14:textId="77777777" w:rsidR="0089376A" w:rsidRPr="00427D6A" w:rsidRDefault="0089376A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0C39C736" w14:textId="69C6D523" w:rsidR="000C6627" w:rsidRPr="00427D6A" w:rsidRDefault="000C6627" w:rsidP="00070601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0BC4EC1E" w14:textId="43E5F937" w:rsidR="00865B52" w:rsidRPr="00427D6A" w:rsidRDefault="00495E30" w:rsidP="00070601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noProof/>
          <w:position w:val="-1"/>
          <w:sz w:val="20"/>
          <w:szCs w:val="20"/>
        </w:rPr>
        <mc:AlternateContent>
          <mc:Choice Requires="wpg">
            <w:drawing>
              <wp:anchor distT="0" distB="0" distL="114300" distR="114300" simplePos="0" relativeHeight="252062720" behindDoc="1" locked="0" layoutInCell="1" allowOverlap="1" wp14:anchorId="0B95BDA3" wp14:editId="58356E03">
                <wp:simplePos x="0" y="0"/>
                <wp:positionH relativeFrom="column">
                  <wp:posOffset>3676015</wp:posOffset>
                </wp:positionH>
                <wp:positionV relativeFrom="paragraph">
                  <wp:posOffset>100330</wp:posOffset>
                </wp:positionV>
                <wp:extent cx="2676525" cy="2238375"/>
                <wp:effectExtent l="152400" t="152400" r="371475" b="371475"/>
                <wp:wrapTight wrapText="bothSides">
                  <wp:wrapPolygon edited="0">
                    <wp:start x="615" y="-1471"/>
                    <wp:lineTo x="-1230" y="-1103"/>
                    <wp:lineTo x="-1076" y="22611"/>
                    <wp:lineTo x="1384" y="24633"/>
                    <wp:lineTo x="1537" y="25001"/>
                    <wp:lineTo x="21677" y="25001"/>
                    <wp:lineTo x="21831" y="24633"/>
                    <wp:lineTo x="24290" y="22611"/>
                    <wp:lineTo x="24444" y="1838"/>
                    <wp:lineTo x="22599" y="-919"/>
                    <wp:lineTo x="22446" y="-1471"/>
                    <wp:lineTo x="615" y="-1471"/>
                  </wp:wrapPolygon>
                </wp:wrapTight>
                <wp:docPr id="1736555825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6525" cy="2238375"/>
                          <a:chOff x="0" y="0"/>
                          <a:chExt cx="2676525" cy="2238375"/>
                        </a:xfrm>
                      </wpg:grpSpPr>
                      <pic:pic xmlns:pic="http://schemas.openxmlformats.org/drawingml/2006/picture">
                        <pic:nvPicPr>
                          <pic:cNvPr id="148754262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2238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  <wps:wsp>
                        <wps:cNvPr id="1779379469" name="Elipse 7"/>
                        <wps:cNvSpPr/>
                        <wps:spPr>
                          <a:xfrm>
                            <a:off x="1276350" y="1771650"/>
                            <a:ext cx="961234" cy="17839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0755403" name="Elipse 7"/>
                        <wps:cNvSpPr/>
                        <wps:spPr>
                          <a:xfrm>
                            <a:off x="1095375" y="1028700"/>
                            <a:ext cx="961234" cy="17839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F1AC262" id="Grupo 17" o:spid="_x0000_s1026" style="position:absolute;margin-left:289.45pt;margin-top:7.9pt;width:210.75pt;height:176.25pt;z-index:-251253760" coordsize="26765,22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">
                <v:shape id="Imagen 1" o:spid="_x0000_s1027" type="#_x0000_t75" style="position:absolute;width:26765;height:22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">
                  <v:imagedata r:id="rId37" o:title=""/>
                  <v:shadow on="t" color="#333" opacity="42598f" origin="-.5,-.5" offset="2.74397mm,2.74397mm"/>
                </v:shape>
                <v:oval id="Elipse 7" o:spid="_x0000_s1028" style="position:absolute;left:12763;top:17716;width:9612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" filled="f" strokecolor="#00b050">
                  <v:shadow on="t" color="black" opacity="22937f" origin=",.5" offset="0,.63889mm"/>
                </v:oval>
                <v:oval id="Elipse 7" o:spid="_x0000_s1029" style="position:absolute;left:10953;top:10287;width:9613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" filled="f" strokecolor="#00b050">
                  <v:shadow on="t" color="black" opacity="22937f" origin=",.5" offset="0,.63889mm"/>
                </v:oval>
                <w10:wrap type="tight"/>
              </v:group>
            </w:pict>
          </mc:Fallback>
        </mc:AlternateContent>
      </w:r>
      <w:r w:rsidR="00070601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Al dibujar el </w:t>
      </w:r>
      <w:r w:rsidR="00427D6A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Botón</w:t>
      </w:r>
      <w:r w:rsidR="00427D6A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, automáticamente</w:t>
      </w:r>
      <w:r w:rsidR="00070601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 se debe seleccionar </w:t>
      </w:r>
      <w:r w:rsidR="00070601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la Macro (Color).</w:t>
      </w:r>
    </w:p>
    <w:p w14:paraId="4D195CB2" w14:textId="78409D8B" w:rsidR="00070601" w:rsidRPr="00427D6A" w:rsidRDefault="00070601" w:rsidP="00070601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Se puede cambiar el 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 xml:space="preserve">texto del </w:t>
      </w:r>
      <w:r w:rsidR="00427D6A"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Botón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, a </w:t>
      </w:r>
      <w:r w:rsidR="00427D6A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través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 de </w:t>
      </w:r>
      <w:r w:rsidR="00427D6A"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botón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 xml:space="preserve"> derecho, </w:t>
      </w:r>
      <w:r w:rsidRPr="00427D6A">
        <w:rPr>
          <w:rFonts w:ascii="Arial" w:hAnsi="Arial" w:cs="Arial"/>
          <w:b/>
          <w:position w:val="-1"/>
          <w:sz w:val="20"/>
          <w:szCs w:val="20"/>
          <w:lang w:val="es-MX" w:eastAsia="es-MX"/>
        </w:rPr>
        <w:t>Editar texto</w:t>
      </w:r>
    </w:p>
    <w:p w14:paraId="3434CCCE" w14:textId="50E638A1" w:rsidR="00865B52" w:rsidRPr="00427D6A" w:rsidRDefault="00CD48FD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El proceso es el mismo que cuando se inse</w:t>
      </w:r>
      <w:r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r</w:t>
      </w:r>
      <w:r w:rsidRPr="00427D6A"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ta una Forma</w:t>
      </w:r>
      <w:r>
        <w:rPr>
          <w:rFonts w:ascii="Arial" w:hAnsi="Arial" w:cs="Arial"/>
          <w:bCs/>
          <w:position w:val="-1"/>
          <w:sz w:val="20"/>
          <w:szCs w:val="20"/>
          <w:lang w:val="es-MX" w:eastAsia="es-MX"/>
        </w:rPr>
        <w:t>.</w:t>
      </w:r>
    </w:p>
    <w:p w14:paraId="1F46F21D" w14:textId="74EF5AA4" w:rsidR="00865B52" w:rsidRPr="00427D6A" w:rsidRDefault="00865B52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7861405C" w14:textId="0BFE1DAD" w:rsidR="00865B52" w:rsidRPr="00427D6A" w:rsidRDefault="00865B52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7AF2B7AB" w14:textId="77777777" w:rsidR="00865B52" w:rsidRPr="00427D6A" w:rsidRDefault="00865B52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7315D8EF" w14:textId="01AFB302" w:rsidR="00865B52" w:rsidRPr="00427D6A" w:rsidRDefault="00865B52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4B484A60" w14:textId="77777777" w:rsidR="00EE2038" w:rsidRPr="00427D6A" w:rsidRDefault="00EE2038" w:rsidP="00977EF3">
      <w:pPr>
        <w:pStyle w:val="Normal1"/>
        <w:ind w:left="284" w:right="254" w:firstLine="0"/>
        <w:jc w:val="both"/>
        <w:rPr>
          <w:rFonts w:ascii="Arial" w:hAnsi="Arial" w:cs="Arial"/>
          <w:bCs/>
          <w:position w:val="-1"/>
          <w:sz w:val="20"/>
          <w:szCs w:val="20"/>
          <w:lang w:val="es-MX" w:eastAsia="es-MX"/>
        </w:rPr>
      </w:pPr>
    </w:p>
    <w:p w14:paraId="60C59CFE" w14:textId="04D5D025" w:rsidR="005E068D" w:rsidRPr="00427D6A" w:rsidRDefault="005E068D" w:rsidP="00977EF3">
      <w:pPr>
        <w:pStyle w:val="Normal1"/>
        <w:numPr>
          <w:ilvl w:val="0"/>
          <w:numId w:val="1"/>
        </w:numPr>
        <w:ind w:right="254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Ejercicio 1 – abrir el archivo </w:t>
      </w:r>
      <w:sdt>
        <w:sdtPr>
          <w:rPr>
            <w:rFonts w:ascii="Arial" w:hAnsi="Arial" w:cs="Arial"/>
            <w:b/>
            <w:bCs/>
            <w:sz w:val="20"/>
            <w:szCs w:val="20"/>
            <w:lang w:val="es-MX"/>
          </w:rPr>
          <w:id w:val="-1057468213"/>
          <w:placeholder>
            <w:docPart w:val="55685122ED684DD2B67546D82B80BC6F"/>
          </w:placeholder>
        </w:sdtPr>
        <w:sdtEndPr/>
        <w:sdtContent>
          <w:r w:rsidR="00D77DBA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Practica Excel </w:t>
          </w:r>
          <w:r w:rsidR="0001770F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Avanzado</w:t>
          </w:r>
          <w:r w:rsidR="00D77DBA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 </w:t>
          </w:r>
          <w:bookmarkStart w:id="6" w:name="_Hlk225705907"/>
          <w:r w:rsidR="00FD3268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Asigna</w:t>
          </w:r>
          <w:r w:rsidR="00367909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ción </w:t>
          </w:r>
          <w:r w:rsidR="00FD3268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y ejecución </w:t>
          </w:r>
          <w:r w:rsidR="00367909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de Macros</w:t>
          </w:r>
        </w:sdtContent>
      </w:sdt>
      <w:bookmarkEnd w:id="6"/>
      <w:r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  hoja </w:t>
      </w:r>
      <w:sdt>
        <w:sdtPr>
          <w:rPr>
            <w:rFonts w:ascii="Arial" w:hAnsi="Arial" w:cs="Arial"/>
            <w:b/>
            <w:bCs/>
            <w:sz w:val="20"/>
            <w:szCs w:val="20"/>
            <w:lang w:val="es-MX"/>
          </w:rPr>
          <w:id w:val="-679282345"/>
          <w:placeholder>
            <w:docPart w:val="C4CB3993EA654B32B5F6A8CE8DDD5ECD"/>
          </w:placeholder>
        </w:sdtPr>
        <w:sdtEndPr/>
        <w:sdtContent>
          <w:r w:rsidR="00607073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Ej1</w:t>
          </w:r>
        </w:sdtContent>
      </w:sdt>
      <w:r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 de la carpeta </w:t>
      </w:r>
      <w:sdt>
        <w:sdtPr>
          <w:rPr>
            <w:rFonts w:ascii="Arial" w:hAnsi="Arial" w:cs="Arial"/>
            <w:b/>
            <w:bCs/>
            <w:sz w:val="20"/>
            <w:szCs w:val="20"/>
            <w:lang w:val="es-MX"/>
          </w:rPr>
          <w:id w:val="1298727516"/>
          <w:placeholder>
            <w:docPart w:val="9CFA16A56EB44172B63DB8BCF9C2E943"/>
          </w:placeholder>
        </w:sdtPr>
        <w:sdtEndPr/>
        <w:sdtContent>
          <w:r w:rsidR="000D139F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Práctica </w:t>
          </w:r>
          <w:r w:rsidR="00D77DBA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MS Excel </w:t>
          </w:r>
          <w:r w:rsidR="0001770F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Avanzado</w:t>
          </w:r>
          <w:r w:rsidR="00D77DBA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 </w:t>
          </w:r>
          <w:r w:rsidR="00FD3268" w:rsidRPr="00FD3268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Asignación y ejecución de Macros</w:t>
          </w:r>
        </w:sdtContent>
      </w:sdt>
      <w:r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</w:p>
    <w:tbl>
      <w:tblPr>
        <w:tblStyle w:val="Tablaconcuadrcula"/>
        <w:tblW w:w="9929" w:type="dxa"/>
        <w:tblLayout w:type="fixed"/>
        <w:tblLook w:val="04A0" w:firstRow="1" w:lastRow="0" w:firstColumn="1" w:lastColumn="0" w:noHBand="0" w:noVBand="1"/>
      </w:tblPr>
      <w:tblGrid>
        <w:gridCol w:w="709"/>
        <w:gridCol w:w="9220"/>
      </w:tblGrid>
      <w:tr w:rsidR="00BA4318" w:rsidRPr="00427D6A" w14:paraId="06CF53BD" w14:textId="77777777" w:rsidTr="000E4A6F">
        <w:trPr>
          <w:trHeight w:hRule="exact" w:val="708"/>
        </w:trPr>
        <w:tc>
          <w:tcPr>
            <w:tcW w:w="709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0E472"/>
            <w:vAlign w:val="center"/>
          </w:tcPr>
          <w:p w14:paraId="1824ACAB" w14:textId="77777777" w:rsidR="00BA4318" w:rsidRPr="00427D6A" w:rsidRDefault="00BA4318" w:rsidP="00977EF3">
            <w:pPr>
              <w:spacing w:line="276" w:lineRule="auto"/>
              <w:ind w:left="0" w:right="254"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2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0E472"/>
            <w:vAlign w:val="center"/>
          </w:tcPr>
          <w:p w14:paraId="5200E147" w14:textId="4B3E0EF6" w:rsidR="00BA4318" w:rsidRPr="00427D6A" w:rsidRDefault="00BA4318" w:rsidP="00977EF3">
            <w:pPr>
              <w:spacing w:line="276" w:lineRule="auto"/>
              <w:ind w:left="0" w:right="254" w:hanging="2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Para resolver este ejercicio se deberán </w:t>
            </w:r>
            <w:r w:rsidR="00C605E8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aplicar los conceptos</w:t>
            </w:r>
            <w:r w:rsidR="00367909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="00FD3268">
              <w:rPr>
                <w:rFonts w:ascii="Arial" w:hAnsi="Arial" w:cs="Arial"/>
                <w:b/>
                <w:bCs/>
                <w:sz w:val="20"/>
                <w:szCs w:val="20"/>
              </w:rPr>
              <w:t>Asigna</w:t>
            </w:r>
            <w:r w:rsidR="00FD3268" w:rsidRPr="00427D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ción </w:t>
            </w:r>
            <w:r w:rsidR="00FD32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 ejecución </w:t>
            </w:r>
            <w:r w:rsidR="00FD3268" w:rsidRPr="00427D6A">
              <w:rPr>
                <w:rFonts w:ascii="Arial" w:hAnsi="Arial" w:cs="Arial"/>
                <w:b/>
                <w:bCs/>
                <w:sz w:val="20"/>
                <w:szCs w:val="20"/>
              </w:rPr>
              <w:t>de Macros</w:t>
            </w:r>
            <w:r w:rsidR="00FD3268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="00991DAC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 acuerdo a lo solicitado</w:t>
            </w: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.</w:t>
            </w:r>
          </w:p>
        </w:tc>
      </w:tr>
      <w:tr w:rsidR="00D609C4" w:rsidRPr="00427D6A" w14:paraId="1A6AE4B2" w14:textId="77777777" w:rsidTr="003A418A">
        <w:trPr>
          <w:trHeight w:hRule="exact" w:val="559"/>
        </w:trPr>
        <w:tc>
          <w:tcPr>
            <w:tcW w:w="709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5ACC1F33" w14:textId="77777777" w:rsidR="00D609C4" w:rsidRPr="00427D6A" w:rsidRDefault="00A02309" w:rsidP="00977EF3">
            <w:pPr>
              <w:spacing w:line="276" w:lineRule="auto"/>
              <w:ind w:left="0" w:right="254"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220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63D5C170" w14:textId="04D3EA2F" w:rsidR="00D609C4" w:rsidRPr="00427D6A" w:rsidRDefault="00D609C4" w:rsidP="00977EF3">
            <w:pPr>
              <w:spacing w:line="276" w:lineRule="auto"/>
              <w:ind w:left="0" w:right="254" w:hanging="2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G</w:t>
            </w:r>
            <w:r w:rsidR="00BE016A" w:rsidRPr="00427D6A">
              <w:rPr>
                <w:rFonts w:ascii="Arial" w:hAnsi="Arial" w:cs="Arial"/>
                <w:sz w:val="20"/>
                <w:szCs w:val="20"/>
              </w:rPr>
              <w:t xml:space="preserve">uardar el archivo </w:t>
            </w:r>
            <w:r w:rsidR="00ED765E" w:rsidRPr="00427D6A">
              <w:rPr>
                <w:rFonts w:ascii="Arial" w:hAnsi="Arial" w:cs="Arial"/>
                <w:sz w:val="20"/>
                <w:szCs w:val="20"/>
              </w:rPr>
              <w:t xml:space="preserve">con la </w:t>
            </w:r>
            <w:r w:rsidR="00FD3268" w:rsidRPr="00427D6A">
              <w:rPr>
                <w:rFonts w:ascii="Arial" w:hAnsi="Arial" w:cs="Arial"/>
                <w:sz w:val="20"/>
                <w:szCs w:val="20"/>
              </w:rPr>
              <w:t>extensión</w:t>
            </w:r>
            <w:r w:rsidR="00ED765E" w:rsidRPr="00427D6A">
              <w:rPr>
                <w:rFonts w:ascii="Arial" w:hAnsi="Arial" w:cs="Arial"/>
                <w:sz w:val="20"/>
                <w:szCs w:val="20"/>
              </w:rPr>
              <w:t xml:space="preserve"> correspondiente </w:t>
            </w:r>
            <w:r w:rsidR="00BE016A" w:rsidRPr="00427D6A">
              <w:rPr>
                <w:rFonts w:ascii="Arial" w:hAnsi="Arial" w:cs="Arial"/>
                <w:sz w:val="20"/>
                <w:szCs w:val="20"/>
              </w:rPr>
              <w:t xml:space="preserve">como </w:t>
            </w:r>
            <w:r w:rsidR="00BE016A" w:rsidRPr="00427D6A">
              <w:rPr>
                <w:rFonts w:ascii="Arial" w:hAnsi="Arial" w:cs="Arial"/>
                <w:b/>
                <w:bCs/>
                <w:sz w:val="20"/>
                <w:szCs w:val="20"/>
              </w:rPr>
              <w:t>Resuelto</w:t>
            </w:r>
            <w:r w:rsidR="00BE016A" w:rsidRPr="00427D6A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11239699"/>
                <w:placeholder>
                  <w:docPart w:val="FD041338BAC54EF4A642820FDDD05FF1"/>
                </w:placeholder>
              </w:sdtPr>
              <w:sdtEndPr/>
              <w:sdtContent>
                <w:bookmarkStart w:id="7" w:name="_Hlk225593907"/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1984431374"/>
                    <w:placeholder>
                      <w:docPart w:val="719EFCAC1998453F82371F5396B81E77"/>
                    </w:placeholder>
                  </w:sdtPr>
                  <w:sdtEndPr/>
                  <w:sdtContent>
                    <w:r w:rsidR="00D77DBA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Practica Excel </w:t>
                    </w:r>
                    <w:r w:rsidR="0001770F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Avanzado</w:t>
                    </w:r>
                    <w:r w:rsidR="00D77DBA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FD326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Asigna</w:t>
                    </w:r>
                    <w:r w:rsidR="00FD3268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ción </w:t>
                    </w:r>
                    <w:r w:rsidR="00FD326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y ejecución </w:t>
                    </w:r>
                    <w:r w:rsidR="00FD3268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de Macros</w:t>
                    </w:r>
                  </w:sdtContent>
                </w:sdt>
                <w:bookmarkEnd w:id="7"/>
              </w:sdtContent>
            </w:sdt>
          </w:p>
        </w:tc>
      </w:tr>
    </w:tbl>
    <w:p w14:paraId="11D42F93" w14:textId="33C36D8A" w:rsidR="008712DE" w:rsidRPr="00427D6A" w:rsidRDefault="00812DD9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812DD9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2063744" behindDoc="0" locked="0" layoutInCell="1" allowOverlap="1" wp14:anchorId="0CD17C10" wp14:editId="75E3952B">
            <wp:simplePos x="0" y="0"/>
            <wp:positionH relativeFrom="column">
              <wp:posOffset>2209165</wp:posOffset>
            </wp:positionH>
            <wp:positionV relativeFrom="paragraph">
              <wp:posOffset>275590</wp:posOffset>
            </wp:positionV>
            <wp:extent cx="1543265" cy="2133898"/>
            <wp:effectExtent l="0" t="0" r="0" b="0"/>
            <wp:wrapNone/>
            <wp:docPr id="382740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74058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265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31C2A4" w14:textId="356D0E1E" w:rsidR="003A14CA" w:rsidRPr="00427D6A" w:rsidRDefault="003A14CA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5404D5CF" w14:textId="50CBAD71" w:rsidR="003A14CA" w:rsidRPr="00427D6A" w:rsidRDefault="003A14CA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588B43EF" w14:textId="01880007" w:rsidR="003A14CA" w:rsidRPr="00427D6A" w:rsidRDefault="003A14CA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1BA0A94" w14:textId="4EDBC1CD" w:rsidR="00AF0D90" w:rsidRPr="00427D6A" w:rsidRDefault="00AF0D90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28BB2F3A" w14:textId="524E5262" w:rsidR="00225091" w:rsidRPr="00427D6A" w:rsidRDefault="00225091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1737BE07" w14:textId="77777777" w:rsidR="00225091" w:rsidRPr="00427D6A" w:rsidRDefault="00225091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1F42CC39" w14:textId="769C6227" w:rsidR="00225091" w:rsidRPr="00427D6A" w:rsidRDefault="00225091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277DAEBF" w14:textId="588A70CF" w:rsidR="006A4100" w:rsidRPr="00427D6A" w:rsidRDefault="006A4100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1E9AD703" w14:textId="77777777" w:rsidR="00B265C0" w:rsidRPr="00427D6A" w:rsidRDefault="00B265C0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01C57CBE" w14:textId="77777777" w:rsidR="00B265C0" w:rsidRPr="00427D6A" w:rsidRDefault="00B265C0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410A39DF" w14:textId="77777777" w:rsidR="008A6D07" w:rsidRDefault="008A6D07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2EA46A05" w14:textId="77777777" w:rsidR="00812DD9" w:rsidRDefault="00812DD9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6D81DB67" w14:textId="77777777" w:rsidR="00812DD9" w:rsidRPr="00427D6A" w:rsidRDefault="00812DD9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5DCAD26F" w14:textId="5A5E1E65" w:rsidR="005E068D" w:rsidRPr="00427D6A" w:rsidRDefault="005E068D" w:rsidP="00977EF3">
      <w:pPr>
        <w:pStyle w:val="Normal1"/>
        <w:numPr>
          <w:ilvl w:val="0"/>
          <w:numId w:val="1"/>
        </w:numPr>
        <w:ind w:right="254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427D6A">
        <w:rPr>
          <w:rFonts w:ascii="Arial" w:hAnsi="Arial" w:cs="Arial"/>
          <w:b/>
          <w:bCs/>
          <w:sz w:val="20"/>
          <w:szCs w:val="20"/>
          <w:lang w:val="es-MX"/>
        </w:rPr>
        <w:lastRenderedPageBreak/>
        <w:t xml:space="preserve">Ejercicio 2 – abrir el archivo </w:t>
      </w:r>
      <w:sdt>
        <w:sdtPr>
          <w:rPr>
            <w:rFonts w:ascii="Arial" w:hAnsi="Arial" w:cs="Arial"/>
            <w:b/>
            <w:bCs/>
            <w:sz w:val="20"/>
            <w:szCs w:val="20"/>
            <w:lang w:val="es-MX"/>
          </w:rPr>
          <w:id w:val="-972369486"/>
          <w:placeholder>
            <w:docPart w:val="13A52A2ED0844DDA9FE388291D933A3D"/>
          </w:placeholder>
        </w:sdtPr>
        <w:sdtEndPr/>
        <w:sdtContent>
          <w:sdt>
            <w:sdtPr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id w:val="-748038800"/>
              <w:placeholder>
                <w:docPart w:val="CBA431024C8E4A41B9F6EE376FEEAC3B"/>
              </w:placeholder>
            </w:sdtPr>
            <w:sdtEndPr/>
            <w:sdtContent>
              <w:r w:rsidR="00C83092" w:rsidRPr="00427D6A">
                <w:rPr>
                  <w:rFonts w:ascii="Arial" w:hAnsi="Arial" w:cs="Arial"/>
                  <w:b/>
                  <w:bCs/>
                  <w:sz w:val="20"/>
                  <w:szCs w:val="20"/>
                  <w:lang w:val="es-MX"/>
                </w:rPr>
                <w:t xml:space="preserve">Resuelto </w:t>
              </w:r>
              <w:sdt>
                <w:sdtPr>
                  <w:rPr>
                    <w:rFonts w:ascii="Arial" w:hAnsi="Arial" w:cs="Arial"/>
                    <w:b/>
                    <w:bCs/>
                    <w:sz w:val="20"/>
                    <w:szCs w:val="20"/>
                    <w:lang w:val="es-MX"/>
                  </w:rPr>
                  <w:id w:val="730894533"/>
                  <w:placeholder>
                    <w:docPart w:val="E55951DA3330481496FDCFEE7B6EB259"/>
                  </w:placeholder>
                </w:sdtPr>
                <w:sdtEndPr/>
                <w:sdtContent>
                  <w:r w:rsidR="0011164E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 xml:space="preserve">Practica Excel </w:t>
                  </w:r>
                  <w:r w:rsidR="0001770F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>Avanzado</w:t>
                  </w:r>
                  <w:r w:rsidR="0011164E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 xml:space="preserve"> </w:t>
                  </w:r>
                  <w:r w:rsidR="00FD3268" w:rsidRPr="00FD3268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>Asignación y ejecución de Macros</w:t>
                  </w:r>
                </w:sdtContent>
              </w:sdt>
            </w:sdtContent>
          </w:sdt>
        </w:sdtContent>
      </w:sdt>
      <w:r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, </w:t>
      </w:r>
      <w:r w:rsidR="00E900BF" w:rsidRPr="00427D6A">
        <w:rPr>
          <w:rFonts w:ascii="Arial" w:hAnsi="Arial" w:cs="Arial"/>
          <w:b/>
          <w:bCs/>
          <w:sz w:val="20"/>
          <w:szCs w:val="20"/>
          <w:lang w:val="es-MX"/>
        </w:rPr>
        <w:t>hoja</w:t>
      </w:r>
      <w:r w:rsidR="00D609C4"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8517F4" w:rsidRPr="00427D6A">
        <w:rPr>
          <w:rFonts w:ascii="Arial" w:hAnsi="Arial" w:cs="Arial"/>
          <w:b/>
          <w:bCs/>
          <w:sz w:val="20"/>
          <w:szCs w:val="20"/>
          <w:lang w:val="es-MX"/>
        </w:rPr>
        <w:t>Ej</w:t>
      </w:r>
      <w:sdt>
        <w:sdtPr>
          <w:rPr>
            <w:rFonts w:ascii="Arial" w:hAnsi="Arial" w:cs="Arial"/>
            <w:b/>
            <w:bCs/>
            <w:sz w:val="20"/>
            <w:szCs w:val="20"/>
            <w:lang w:val="es-MX"/>
          </w:rPr>
          <w:id w:val="200442983"/>
          <w:placeholder>
            <w:docPart w:val="5CAD7DA774A7482EAC300653E25C003F"/>
          </w:placeholder>
        </w:sdtPr>
        <w:sdtEndPr/>
        <w:sdtContent>
          <w:r w:rsidR="00D609C4" w:rsidRPr="00427D6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2</w:t>
          </w:r>
        </w:sdtContent>
      </w:sdt>
      <w:r w:rsidRPr="00427D6A">
        <w:rPr>
          <w:rFonts w:ascii="Arial" w:hAnsi="Arial" w:cs="Arial"/>
          <w:b/>
          <w:bCs/>
          <w:sz w:val="20"/>
          <w:szCs w:val="20"/>
          <w:lang w:val="es-MX"/>
        </w:rPr>
        <w:t xml:space="preserve"> de la carpeta </w:t>
      </w:r>
      <w:sdt>
        <w:sdtPr>
          <w:rPr>
            <w:rFonts w:ascii="Arial" w:hAnsi="Arial" w:cs="Arial"/>
            <w:b/>
            <w:bCs/>
            <w:sz w:val="20"/>
            <w:szCs w:val="20"/>
            <w:lang w:val="es-MX"/>
          </w:rPr>
          <w:id w:val="-1217661056"/>
          <w:placeholder>
            <w:docPart w:val="2D51110FE174483EB7F6FA77DA7D8832"/>
          </w:placeholder>
        </w:sdtPr>
        <w:sdtEndPr/>
        <w:sdtContent>
          <w:sdt>
            <w:sdtPr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id w:val="352304918"/>
              <w:placeholder>
                <w:docPart w:val="750CABE1C2014BEC84449A45772AC3DF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b/>
                    <w:bCs/>
                    <w:sz w:val="20"/>
                    <w:szCs w:val="20"/>
                    <w:lang w:val="es-MX"/>
                  </w:rPr>
                  <w:id w:val="-820962521"/>
                  <w:placeholder>
                    <w:docPart w:val="F5EB5CFA729F4B8A936245E83B86E11B"/>
                  </w:placeholder>
                </w:sdtPr>
                <w:sdtEndPr/>
                <w:sdtContent>
                  <w:r w:rsidR="0011164E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 xml:space="preserve">Práctica MS Excel </w:t>
                  </w:r>
                  <w:r w:rsidR="0001770F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>Avanzado</w:t>
                  </w:r>
                  <w:r w:rsidR="0011164E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 xml:space="preserve"> </w:t>
                  </w:r>
                  <w:r w:rsidR="00FD3268" w:rsidRPr="00FD3268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MX"/>
                    </w:rPr>
                    <w:t>Asignación y ejecución de Macros</w:t>
                  </w:r>
                </w:sdtContent>
              </w:sdt>
            </w:sdtContent>
          </w:sdt>
        </w:sdtContent>
      </w:sdt>
    </w:p>
    <w:tbl>
      <w:tblPr>
        <w:tblStyle w:val="Tablaconcuadrcula"/>
        <w:tblW w:w="9884" w:type="dxa"/>
        <w:tblLayout w:type="fixed"/>
        <w:tblLook w:val="04A0" w:firstRow="1" w:lastRow="0" w:firstColumn="1" w:lastColumn="0" w:noHBand="0" w:noVBand="1"/>
      </w:tblPr>
      <w:tblGrid>
        <w:gridCol w:w="706"/>
        <w:gridCol w:w="9178"/>
      </w:tblGrid>
      <w:tr w:rsidR="00C850A2" w:rsidRPr="00427D6A" w14:paraId="50706827" w14:textId="77777777" w:rsidTr="00BA494F">
        <w:trPr>
          <w:trHeight w:hRule="exact" w:val="834"/>
        </w:trPr>
        <w:tc>
          <w:tcPr>
            <w:tcW w:w="70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0E472"/>
            <w:vAlign w:val="center"/>
          </w:tcPr>
          <w:p w14:paraId="48F7CE2E" w14:textId="77777777" w:rsidR="00C850A2" w:rsidRPr="00427D6A" w:rsidRDefault="00C850A2" w:rsidP="00977EF3">
            <w:pPr>
              <w:spacing w:line="276" w:lineRule="auto"/>
              <w:ind w:left="0" w:right="254"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7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0E472"/>
            <w:vAlign w:val="center"/>
          </w:tcPr>
          <w:p w14:paraId="65AD9D17" w14:textId="7A8D7319" w:rsidR="00C850A2" w:rsidRPr="00427D6A" w:rsidRDefault="008C7A54" w:rsidP="00977EF3">
            <w:pPr>
              <w:spacing w:line="276" w:lineRule="auto"/>
              <w:ind w:left="0" w:right="254" w:hanging="2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Para re</w:t>
            </w:r>
            <w:r w:rsidR="00E9216B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solver este ejercicio se deberá</w:t>
            </w:r>
            <w:r w:rsidR="00575A84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</w:t>
            </w: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="000E4A6F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aplicar los conceptos de </w:t>
            </w:r>
            <w:r w:rsidR="00FD3268" w:rsidRPr="00FD32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 xml:space="preserve">Asignación y ejecución de Macros </w:t>
            </w: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 acuerdo a lo solicitado.</w:t>
            </w:r>
          </w:p>
        </w:tc>
      </w:tr>
      <w:tr w:rsidR="00C850A2" w:rsidRPr="00427D6A" w14:paraId="7D8F38E0" w14:textId="77777777" w:rsidTr="003A418A">
        <w:trPr>
          <w:trHeight w:hRule="exact" w:val="545"/>
        </w:trPr>
        <w:tc>
          <w:tcPr>
            <w:tcW w:w="70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0358701F" w14:textId="77777777" w:rsidR="00C850A2" w:rsidRPr="00427D6A" w:rsidRDefault="00A02309" w:rsidP="00977EF3">
            <w:pPr>
              <w:spacing w:line="276" w:lineRule="auto"/>
              <w:ind w:left="0" w:right="254"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78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72D20177" w14:textId="0B2FC836" w:rsidR="00C850A2" w:rsidRPr="00427D6A" w:rsidRDefault="00AB7C95" w:rsidP="00977EF3">
            <w:pPr>
              <w:spacing w:line="276" w:lineRule="auto"/>
              <w:ind w:left="0" w:right="254" w:hanging="2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G</w:t>
            </w:r>
            <w:r w:rsidR="00964A0C" w:rsidRPr="00427D6A">
              <w:rPr>
                <w:rFonts w:ascii="Arial" w:hAnsi="Arial" w:cs="Arial"/>
                <w:sz w:val="20"/>
                <w:szCs w:val="20"/>
              </w:rPr>
              <w:t xml:space="preserve">uardar el archivo </w:t>
            </w:r>
            <w:r w:rsidR="00ED765E" w:rsidRPr="00427D6A">
              <w:rPr>
                <w:rFonts w:ascii="Arial" w:hAnsi="Arial" w:cs="Arial"/>
                <w:sz w:val="20"/>
                <w:szCs w:val="20"/>
              </w:rPr>
              <w:t xml:space="preserve">con la </w:t>
            </w:r>
            <w:r w:rsidR="00FD3268" w:rsidRPr="00427D6A">
              <w:rPr>
                <w:rFonts w:ascii="Arial" w:hAnsi="Arial" w:cs="Arial"/>
                <w:sz w:val="20"/>
                <w:szCs w:val="20"/>
              </w:rPr>
              <w:t>extensión</w:t>
            </w:r>
            <w:r w:rsidR="00ED765E" w:rsidRPr="00427D6A">
              <w:rPr>
                <w:rFonts w:ascii="Arial" w:hAnsi="Arial" w:cs="Arial"/>
                <w:sz w:val="20"/>
                <w:szCs w:val="20"/>
              </w:rPr>
              <w:t xml:space="preserve"> correspondiente </w:t>
            </w:r>
            <w:r w:rsidR="00964A0C" w:rsidRPr="00427D6A">
              <w:rPr>
                <w:rFonts w:ascii="Arial" w:hAnsi="Arial" w:cs="Arial"/>
                <w:sz w:val="20"/>
                <w:szCs w:val="20"/>
              </w:rPr>
              <w:t xml:space="preserve">como Resuelto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936942486"/>
                <w:placeholder>
                  <w:docPart w:val="C82C05E2FC05451F885BF02E18CB1A4F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-542522943"/>
                    <w:placeholder>
                      <w:docPart w:val="42315165C3B8424387FA36F2F5F9CE66"/>
                    </w:placeholder>
                  </w:sdtPr>
                  <w:sdtEndPr/>
                  <w:sdtContent>
                    <w:r w:rsidR="0011164E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Practica Excel </w:t>
                    </w:r>
                    <w:r w:rsidR="0001770F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Avanzado</w:t>
                    </w:r>
                    <w:r w:rsidR="0011164E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FD3268" w:rsidRPr="00FD326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Asignación y ejecución de Macros</w:t>
                    </w:r>
                  </w:sdtContent>
                </w:sdt>
              </w:sdtContent>
            </w:sdt>
          </w:p>
        </w:tc>
      </w:tr>
    </w:tbl>
    <w:p w14:paraId="7A85D2F2" w14:textId="1812BD4E" w:rsidR="008712DE" w:rsidRPr="00427D6A" w:rsidRDefault="008712DE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AFA8B91" w14:textId="21F50A7E" w:rsidR="005E520E" w:rsidRPr="00427D6A" w:rsidRDefault="003C4F93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C4F93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2064768" behindDoc="0" locked="0" layoutInCell="1" allowOverlap="1" wp14:anchorId="7B70F66C" wp14:editId="16BBA4D2">
            <wp:simplePos x="0" y="0"/>
            <wp:positionH relativeFrom="margin">
              <wp:align>left</wp:align>
            </wp:positionH>
            <wp:positionV relativeFrom="paragraph">
              <wp:posOffset>203850</wp:posOffset>
            </wp:positionV>
            <wp:extent cx="6266218" cy="2501265"/>
            <wp:effectExtent l="152400" t="152400" r="363220" b="356235"/>
            <wp:wrapNone/>
            <wp:docPr id="4918936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893644" name="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6218" cy="25012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C92B0A" w14:textId="41B4B127" w:rsidR="005E520E" w:rsidRPr="00427D6A" w:rsidRDefault="005E520E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58851817" w14:textId="505CD514" w:rsidR="005E520E" w:rsidRPr="00427D6A" w:rsidRDefault="005E520E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04FA1522" w14:textId="26888A3A" w:rsidR="005E520E" w:rsidRPr="00427D6A" w:rsidRDefault="005E520E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0909669D" w14:textId="56EA29DD" w:rsidR="005E520E" w:rsidRPr="00427D6A" w:rsidRDefault="005E520E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48B23D6C" w14:textId="6C061224" w:rsidR="00E9216B" w:rsidRPr="00427D6A" w:rsidRDefault="00E9216B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8EB2E66" w14:textId="4CC44A38" w:rsidR="005E520E" w:rsidRPr="00427D6A" w:rsidRDefault="005E520E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15FFAE9" w14:textId="2F0DDFF6" w:rsidR="00E20615" w:rsidRPr="00427D6A" w:rsidRDefault="00E20615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0A29A03A" w14:textId="56333857" w:rsidR="00E20615" w:rsidRPr="00427D6A" w:rsidRDefault="00E20615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9F493FA" w14:textId="7BC9D5B7" w:rsidR="00EC2CBA" w:rsidRPr="00427D6A" w:rsidRDefault="00EC2CBA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36DDE5E4" w14:textId="1756CA0C" w:rsidR="00EC2CBA" w:rsidRPr="00427D6A" w:rsidRDefault="00EC2CBA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9C93045" w14:textId="0948CE7C" w:rsidR="00EC2CBA" w:rsidRPr="00427D6A" w:rsidRDefault="00EC2CBA" w:rsidP="00977EF3">
      <w:pPr>
        <w:pStyle w:val="Normal1"/>
        <w:ind w:left="720" w:right="254" w:firstLine="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634F4888" w14:textId="6397713E" w:rsidR="00B265C0" w:rsidRPr="00427D6A" w:rsidRDefault="00B265C0" w:rsidP="00977EF3">
      <w:pPr>
        <w:suppressAutoHyphens w:val="0"/>
        <w:ind w:leftChars="0" w:left="0" w:right="254" w:firstLineChars="0"/>
        <w:textDirection w:val="lrTb"/>
        <w:textAlignment w:val="auto"/>
        <w:outlineLvl w:val="9"/>
        <w:rPr>
          <w:rFonts w:ascii="Arial" w:hAnsi="Arial" w:cs="Arial"/>
          <w:b/>
          <w:bCs/>
          <w:sz w:val="20"/>
          <w:szCs w:val="20"/>
        </w:rPr>
      </w:pPr>
    </w:p>
    <w:p w14:paraId="215A56A5" w14:textId="77777777" w:rsidR="00B265C0" w:rsidRPr="00427D6A" w:rsidRDefault="00B265C0" w:rsidP="00977EF3">
      <w:pPr>
        <w:suppressAutoHyphens w:val="0"/>
        <w:ind w:leftChars="0" w:left="0" w:right="254" w:firstLineChars="0"/>
        <w:textDirection w:val="lrTb"/>
        <w:textAlignment w:val="auto"/>
        <w:outlineLvl w:val="9"/>
        <w:rPr>
          <w:rFonts w:ascii="Arial" w:hAnsi="Arial" w:cs="Arial"/>
          <w:b/>
          <w:bCs/>
          <w:sz w:val="20"/>
          <w:szCs w:val="20"/>
        </w:rPr>
      </w:pPr>
    </w:p>
    <w:p w14:paraId="5F362728" w14:textId="32CC5F79" w:rsidR="005E068D" w:rsidRPr="00427D6A" w:rsidRDefault="00716A99" w:rsidP="00977EF3">
      <w:pPr>
        <w:suppressAutoHyphens w:val="0"/>
        <w:ind w:leftChars="0" w:left="0" w:right="254" w:firstLineChars="0"/>
        <w:textDirection w:val="lrTb"/>
        <w:textAlignment w:val="auto"/>
        <w:outlineLvl w:val="9"/>
        <w:rPr>
          <w:rFonts w:ascii="Arial" w:hAnsi="Arial" w:cs="Arial"/>
          <w:b/>
          <w:bCs/>
          <w:sz w:val="20"/>
          <w:szCs w:val="20"/>
        </w:rPr>
      </w:pPr>
      <w:r w:rsidRPr="00427D6A">
        <w:rPr>
          <w:rFonts w:ascii="Arial" w:hAnsi="Arial" w:cs="Arial"/>
          <w:b/>
          <w:bCs/>
          <w:sz w:val="20"/>
          <w:szCs w:val="20"/>
        </w:rPr>
        <w:t>E</w:t>
      </w:r>
      <w:r w:rsidR="005E068D" w:rsidRPr="00427D6A">
        <w:rPr>
          <w:rFonts w:ascii="Arial" w:hAnsi="Arial" w:cs="Arial"/>
          <w:b/>
          <w:bCs/>
          <w:sz w:val="20"/>
          <w:szCs w:val="20"/>
        </w:rPr>
        <w:t xml:space="preserve">jercicio 3 – abrir el archivo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778218001"/>
          <w:placeholder>
            <w:docPart w:val="7FB19771A8DD40F9BA734F2722A36FC4"/>
          </w:placeholder>
        </w:sdtPr>
        <w:sdtEndPr/>
        <w:sdtContent>
          <w:sdt>
            <w:sdtPr>
              <w:rPr>
                <w:rFonts w:ascii="Arial" w:hAnsi="Arial" w:cs="Arial"/>
                <w:b/>
                <w:bCs/>
                <w:sz w:val="20"/>
                <w:szCs w:val="20"/>
              </w:rPr>
              <w:id w:val="1184634246"/>
              <w:placeholder>
                <w:docPart w:val="70C83F8370CB4B7CA1EE0232C9AA2953"/>
              </w:placeholder>
            </w:sdtPr>
            <w:sdtEndPr/>
            <w:sdtContent>
              <w:r w:rsidR="00964A0C" w:rsidRPr="00427D6A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Resuelto </w:t>
              </w:r>
              <w:sdt>
                <w:sdtP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id w:val="704845179"/>
                  <w:placeholder>
                    <w:docPart w:val="F6E4311DCDBB469DADC445973D5924DF"/>
                  </w:placeholder>
                </w:sdtPr>
                <w:sdtEndPr/>
                <w:sdtContent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739166613"/>
                      <w:placeholder>
                        <w:docPart w:val="9E7D2C66CAC74C34BFD56F6C5A3D6CF6"/>
                      </w:placeholder>
                    </w:sdtPr>
                    <w:sdtEndPr/>
                    <w:sdtContent>
                      <w:r w:rsidR="0011164E" w:rsidRPr="00427D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Practica Excel </w:t>
                      </w:r>
                      <w:r w:rsidR="00541146" w:rsidRPr="00427D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Avanzado</w:t>
                      </w:r>
                      <w:r w:rsidR="0011164E" w:rsidRPr="00427D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FD3268" w:rsidRPr="00FD3268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Asignación y ejecución de Macros</w:t>
                      </w:r>
                    </w:sdtContent>
                  </w:sdt>
                </w:sdtContent>
              </w:sdt>
            </w:sdtContent>
          </w:sdt>
        </w:sdtContent>
      </w:sdt>
      <w:r w:rsidR="005E068D" w:rsidRPr="00427D6A">
        <w:rPr>
          <w:rFonts w:ascii="Arial" w:hAnsi="Arial" w:cs="Arial"/>
          <w:b/>
          <w:bCs/>
          <w:sz w:val="20"/>
          <w:szCs w:val="20"/>
        </w:rPr>
        <w:t xml:space="preserve"> , hoja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38176144"/>
          <w:placeholder>
            <w:docPart w:val="715F339E9B244EB583C0B975D0113B27"/>
          </w:placeholder>
        </w:sdtPr>
        <w:sdtEndPr/>
        <w:sdtContent>
          <w:r w:rsidR="00BA259F" w:rsidRPr="00427D6A">
            <w:rPr>
              <w:rFonts w:ascii="Arial" w:hAnsi="Arial" w:cs="Arial"/>
              <w:b/>
              <w:bCs/>
              <w:sz w:val="20"/>
              <w:szCs w:val="20"/>
            </w:rPr>
            <w:t>Ej3</w:t>
          </w:r>
        </w:sdtContent>
      </w:sdt>
      <w:r w:rsidR="005E068D" w:rsidRPr="00427D6A">
        <w:rPr>
          <w:rFonts w:ascii="Arial" w:hAnsi="Arial" w:cs="Arial"/>
          <w:b/>
          <w:bCs/>
          <w:sz w:val="20"/>
          <w:szCs w:val="20"/>
        </w:rPr>
        <w:t xml:space="preserve"> de la carpeta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223251555"/>
          <w:placeholder>
            <w:docPart w:val="C5431AEFB7C247D7B943E1EBED02DA50"/>
          </w:placeholder>
        </w:sdtPr>
        <w:sdtEndPr/>
        <w:sdtContent>
          <w:sdt>
            <w:sdtPr>
              <w:rPr>
                <w:rFonts w:ascii="Arial" w:hAnsi="Arial" w:cs="Arial"/>
                <w:b/>
                <w:bCs/>
                <w:sz w:val="20"/>
                <w:szCs w:val="20"/>
              </w:rPr>
              <w:id w:val="46259474"/>
              <w:placeholder>
                <w:docPart w:val="84B799AB165E478785576443057DA5BF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id w:val="1686641305"/>
                  <w:placeholder>
                    <w:docPart w:val="363902DB09084E1CA5BAEDDD43AEA9F8"/>
                  </w:placeholder>
                </w:sdtPr>
                <w:sdtEndPr/>
                <w:sdtContent>
                  <w:r w:rsidR="0011164E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Práctica MS Excel </w:t>
                  </w:r>
                  <w:r w:rsidR="00541146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Avanzado</w:t>
                  </w:r>
                  <w:r w:rsidR="0011164E" w:rsidRPr="00427D6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FD3268" w:rsidRPr="00FD326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Asignación y ejecución de Macros</w:t>
                  </w:r>
                </w:sdtContent>
              </w:sdt>
            </w:sdtContent>
          </w:sdt>
        </w:sdtContent>
      </w:sdt>
      <w:r w:rsidR="005E068D" w:rsidRPr="00427D6A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laconcuadrcula"/>
        <w:tblW w:w="9824" w:type="dxa"/>
        <w:tblLayout w:type="fixed"/>
        <w:tblLook w:val="04A0" w:firstRow="1" w:lastRow="0" w:firstColumn="1" w:lastColumn="0" w:noHBand="0" w:noVBand="1"/>
      </w:tblPr>
      <w:tblGrid>
        <w:gridCol w:w="701"/>
        <w:gridCol w:w="9123"/>
      </w:tblGrid>
      <w:tr w:rsidR="00324F00" w:rsidRPr="00427D6A" w14:paraId="6F1C0774" w14:textId="77777777" w:rsidTr="001A0904">
        <w:trPr>
          <w:trHeight w:hRule="exact" w:val="757"/>
        </w:trPr>
        <w:tc>
          <w:tcPr>
            <w:tcW w:w="701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0E472"/>
            <w:vAlign w:val="center"/>
          </w:tcPr>
          <w:bookmarkEnd w:id="3"/>
          <w:p w14:paraId="3B891115" w14:textId="77777777" w:rsidR="00324F00" w:rsidRPr="00427D6A" w:rsidRDefault="00324F00" w:rsidP="00977EF3">
            <w:pPr>
              <w:spacing w:line="276" w:lineRule="auto"/>
              <w:ind w:left="0" w:right="254"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123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0E472"/>
            <w:vAlign w:val="center"/>
          </w:tcPr>
          <w:p w14:paraId="14612D85" w14:textId="56E224EC" w:rsidR="00324F00" w:rsidRPr="00427D6A" w:rsidRDefault="008C7A54" w:rsidP="00977EF3">
            <w:pPr>
              <w:spacing w:line="276" w:lineRule="auto"/>
              <w:ind w:left="0" w:right="254" w:hanging="2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Para resolver este ejercicio se deberá</w:t>
            </w:r>
            <w:r w:rsidR="00822DBD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</w:t>
            </w: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 w:rsidR="00822DBD"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aplicar los conceptos de </w:t>
            </w:r>
            <w:r w:rsidR="00FD3268" w:rsidRPr="00FD32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 xml:space="preserve">Asignación y ejecución de Macros </w:t>
            </w:r>
            <w:r w:rsidRPr="00427D6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acuerdo a lo solicitado.</w:t>
            </w:r>
          </w:p>
        </w:tc>
      </w:tr>
      <w:tr w:rsidR="00324F00" w:rsidRPr="00427D6A" w14:paraId="445C8BB4" w14:textId="77777777" w:rsidTr="003A418A">
        <w:trPr>
          <w:trHeight w:hRule="exact" w:val="520"/>
        </w:trPr>
        <w:tc>
          <w:tcPr>
            <w:tcW w:w="701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2156D990" w14:textId="271DA7B8" w:rsidR="00324F00" w:rsidRPr="00427D6A" w:rsidRDefault="004675DF" w:rsidP="00977EF3">
            <w:pPr>
              <w:spacing w:line="276" w:lineRule="auto"/>
              <w:ind w:left="0" w:right="254"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123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center"/>
          </w:tcPr>
          <w:p w14:paraId="1BE53CDC" w14:textId="17C5D3D4" w:rsidR="00324F00" w:rsidRPr="00427D6A" w:rsidRDefault="001A0904" w:rsidP="00977EF3">
            <w:pPr>
              <w:spacing w:line="276" w:lineRule="auto"/>
              <w:ind w:left="0" w:right="254" w:hanging="2"/>
              <w:rPr>
                <w:rFonts w:ascii="Arial" w:hAnsi="Arial" w:cs="Arial"/>
                <w:sz w:val="20"/>
                <w:szCs w:val="20"/>
              </w:rPr>
            </w:pPr>
            <w:r w:rsidRPr="00427D6A">
              <w:rPr>
                <w:rFonts w:ascii="Arial" w:hAnsi="Arial" w:cs="Arial"/>
                <w:sz w:val="20"/>
                <w:szCs w:val="20"/>
              </w:rPr>
              <w:t xml:space="preserve">Guardar el archivo </w:t>
            </w:r>
            <w:r w:rsidR="00ED765E" w:rsidRPr="00427D6A">
              <w:rPr>
                <w:rFonts w:ascii="Arial" w:hAnsi="Arial" w:cs="Arial"/>
                <w:sz w:val="20"/>
                <w:szCs w:val="20"/>
              </w:rPr>
              <w:t xml:space="preserve">con la </w:t>
            </w:r>
            <w:r w:rsidR="00FD3268" w:rsidRPr="00427D6A">
              <w:rPr>
                <w:rFonts w:ascii="Arial" w:hAnsi="Arial" w:cs="Arial"/>
                <w:sz w:val="20"/>
                <w:szCs w:val="20"/>
              </w:rPr>
              <w:t>extensión</w:t>
            </w:r>
            <w:r w:rsidR="00ED765E" w:rsidRPr="00427D6A">
              <w:rPr>
                <w:rFonts w:ascii="Arial" w:hAnsi="Arial" w:cs="Arial"/>
                <w:sz w:val="20"/>
                <w:szCs w:val="20"/>
              </w:rPr>
              <w:t xml:space="preserve"> correspondiente </w:t>
            </w:r>
            <w:r w:rsidRPr="00427D6A">
              <w:rPr>
                <w:rFonts w:ascii="Arial" w:hAnsi="Arial" w:cs="Arial"/>
                <w:sz w:val="20"/>
                <w:szCs w:val="20"/>
              </w:rPr>
              <w:t xml:space="preserve">como </w:t>
            </w:r>
            <w:r w:rsidR="00964A0C" w:rsidRPr="00427D6A">
              <w:rPr>
                <w:rFonts w:ascii="Arial" w:hAnsi="Arial" w:cs="Arial"/>
                <w:sz w:val="20"/>
                <w:szCs w:val="20"/>
              </w:rPr>
              <w:t xml:space="preserve">Resuelto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326236403"/>
                <w:placeholder>
                  <w:docPart w:val="5BEA9AC6126D43818A96A42745CCE881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id w:val="-665331260"/>
                    <w:placeholder>
                      <w:docPart w:val="BBB00ACB49FD426D922EF6F7D12E04D3"/>
                    </w:placeholder>
                  </w:sdtPr>
                  <w:sdtEndPr/>
                  <w:sdtContent>
                    <w:r w:rsidR="0011164E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Practica Excel </w:t>
                    </w:r>
                    <w:r w:rsidR="00541146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Avanzado</w:t>
                    </w:r>
                    <w:r w:rsidR="0011164E" w:rsidRPr="00427D6A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FD3268" w:rsidRPr="00FD326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Asignación y ejecución de Macros</w:t>
                    </w:r>
                  </w:sdtContent>
                </w:sdt>
              </w:sdtContent>
            </w:sdt>
          </w:p>
        </w:tc>
      </w:tr>
    </w:tbl>
    <w:p w14:paraId="2D6852AE" w14:textId="216037B6" w:rsidR="008E3A1A" w:rsidRDefault="008E3A1A" w:rsidP="00977EF3">
      <w:pPr>
        <w:pStyle w:val="DAVTtuloSeccin"/>
        <w:ind w:left="0" w:right="254" w:hanging="2"/>
        <w:rPr>
          <w:sz w:val="20"/>
          <w:szCs w:val="20"/>
          <w:u w:val="none"/>
          <w:lang w:val="es-ES"/>
        </w:rPr>
      </w:pPr>
    </w:p>
    <w:p w14:paraId="2672CD08" w14:textId="77777777" w:rsidR="00AD1A00" w:rsidRDefault="00AD1A00" w:rsidP="00977EF3">
      <w:pPr>
        <w:pStyle w:val="DAVTtuloSeccin"/>
        <w:ind w:left="0" w:right="254" w:hanging="2"/>
        <w:rPr>
          <w:sz w:val="20"/>
          <w:szCs w:val="20"/>
          <w:u w:val="none"/>
          <w:lang w:val="es-ES"/>
        </w:rPr>
      </w:pPr>
    </w:p>
    <w:p w14:paraId="67CA361A" w14:textId="77777777" w:rsidR="00AD1A00" w:rsidRDefault="00AD1A00" w:rsidP="00977EF3">
      <w:pPr>
        <w:pStyle w:val="DAVTtuloSeccin"/>
        <w:ind w:left="0" w:right="254" w:hanging="2"/>
        <w:rPr>
          <w:sz w:val="20"/>
          <w:szCs w:val="20"/>
          <w:u w:val="none"/>
          <w:lang w:val="es-ES"/>
        </w:rPr>
      </w:pPr>
    </w:p>
    <w:p w14:paraId="01D580E8" w14:textId="77777777" w:rsidR="00AD1A00" w:rsidRDefault="00AD1A00" w:rsidP="00977EF3">
      <w:pPr>
        <w:pStyle w:val="DAVTtuloSeccin"/>
        <w:ind w:left="0" w:right="254" w:hanging="2"/>
        <w:rPr>
          <w:sz w:val="20"/>
          <w:szCs w:val="20"/>
          <w:u w:val="none"/>
          <w:lang w:val="es-ES"/>
        </w:rPr>
      </w:pPr>
    </w:p>
    <w:p w14:paraId="16678856" w14:textId="77777777" w:rsidR="00AD1A00" w:rsidRDefault="00AD1A00" w:rsidP="00977EF3">
      <w:pPr>
        <w:pStyle w:val="DAVTtuloSeccin"/>
        <w:ind w:left="0" w:right="254" w:hanging="2"/>
        <w:rPr>
          <w:sz w:val="20"/>
          <w:szCs w:val="20"/>
          <w:u w:val="none"/>
          <w:lang w:val="es-ES"/>
        </w:rPr>
      </w:pPr>
    </w:p>
    <w:p w14:paraId="3FA5DC4A" w14:textId="024C4326" w:rsidR="00AD1A00" w:rsidRPr="00E074F8" w:rsidRDefault="00AC0E19" w:rsidP="00977EF3">
      <w:pPr>
        <w:pStyle w:val="DAVTtuloSeccin"/>
        <w:ind w:left="0" w:right="254" w:hanging="2"/>
        <w:rPr>
          <w:sz w:val="20"/>
          <w:szCs w:val="20"/>
          <w:u w:val="none"/>
          <w:lang w:val="es-ES"/>
        </w:rPr>
      </w:pPr>
      <w:r w:rsidRPr="00AC0E19">
        <w:rPr>
          <w:noProof/>
          <w:sz w:val="20"/>
          <w:szCs w:val="20"/>
          <w:u w:val="none"/>
          <w:lang w:val="es-AR" w:eastAsia="es-AR"/>
        </w:rPr>
        <w:drawing>
          <wp:anchor distT="0" distB="0" distL="114300" distR="114300" simplePos="0" relativeHeight="252065792" behindDoc="0" locked="0" layoutInCell="1" allowOverlap="1" wp14:anchorId="42B8A833" wp14:editId="01D3ECF5">
            <wp:simplePos x="0" y="0"/>
            <wp:positionH relativeFrom="column">
              <wp:posOffset>-229235</wp:posOffset>
            </wp:positionH>
            <wp:positionV relativeFrom="paragraph">
              <wp:posOffset>329565</wp:posOffset>
            </wp:positionV>
            <wp:extent cx="6552565" cy="1905635"/>
            <wp:effectExtent l="152400" t="152400" r="362585" b="361315"/>
            <wp:wrapNone/>
            <wp:docPr id="14364029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402972" name="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565" cy="1905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D1A00" w:rsidRPr="00E074F8" w:rsidSect="00B65173">
      <w:pgSz w:w="11907" w:h="16840" w:code="9"/>
      <w:pgMar w:top="1701" w:right="567" w:bottom="1701" w:left="102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B4C5C" w14:textId="77777777" w:rsidR="00600901" w:rsidRPr="00427D6A" w:rsidRDefault="00600901" w:rsidP="00D6549A">
      <w:pPr>
        <w:spacing w:after="0" w:line="240" w:lineRule="auto"/>
        <w:ind w:left="0" w:hanging="2"/>
      </w:pPr>
      <w:r w:rsidRPr="00427D6A">
        <w:separator/>
      </w:r>
    </w:p>
  </w:endnote>
  <w:endnote w:type="continuationSeparator" w:id="0">
    <w:p w14:paraId="40DE82C7" w14:textId="77777777" w:rsidR="00600901" w:rsidRPr="00427D6A" w:rsidRDefault="00600901" w:rsidP="00D6549A">
      <w:pPr>
        <w:spacing w:after="0" w:line="240" w:lineRule="auto"/>
        <w:ind w:left="0" w:hanging="2"/>
      </w:pPr>
      <w:r w:rsidRPr="00427D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CC130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34D3F" w14:textId="77777777" w:rsidR="0023038C" w:rsidRPr="00427D6A" w:rsidRDefault="0023038C" w:rsidP="007A4848">
    <w:pPr>
      <w:pStyle w:val="Piedepgina"/>
      <w:ind w:left="0" w:hanging="2"/>
      <w:jc w:val="center"/>
      <w:rPr>
        <w:rFonts w:ascii="Arial" w:hAnsi="Arial" w:cs="Arial"/>
        <w:b/>
        <w:sz w:val="18"/>
        <w:szCs w:val="18"/>
      </w:rPr>
    </w:pPr>
    <w:r w:rsidRPr="00427D6A">
      <w:rPr>
        <w:rFonts w:ascii="Arial" w:hAnsi="Arial" w:cs="Arial"/>
        <w:noProof/>
        <w:color w:val="000000"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13682FCD" wp14:editId="1EFE96B4">
              <wp:simplePos x="0" y="0"/>
              <wp:positionH relativeFrom="margin">
                <wp:posOffset>5885815</wp:posOffset>
              </wp:positionH>
              <wp:positionV relativeFrom="bottomMargin">
                <wp:posOffset>323850</wp:posOffset>
              </wp:positionV>
              <wp:extent cx="491490" cy="916305"/>
              <wp:effectExtent l="0" t="0" r="0" b="635"/>
              <wp:wrapNone/>
              <wp:docPr id="13" name="Rectángul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1490" cy="916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D2FA62" w14:textId="363CE5C0" w:rsidR="0023038C" w:rsidRPr="00427D6A" w:rsidRDefault="0023038C" w:rsidP="006B69CA">
                          <w:pPr>
                            <w:pStyle w:val="Piedepgina"/>
                            <w:ind w:left="0" w:hanging="2"/>
                            <w:jc w:val="right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r w:rsidRPr="00427D6A">
                            <w:rPr>
                              <w:rFonts w:ascii="Arial" w:eastAsiaTheme="minorEastAsia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427D6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427D6A">
                            <w:rPr>
                              <w:rFonts w:ascii="Arial" w:eastAsiaTheme="minorEastAsia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284F99" w:rsidRPr="00284F99">
                            <w:rPr>
                              <w:rFonts w:ascii="Arial" w:eastAsiaTheme="majorEastAsia" w:hAnsi="Arial" w:cs="Arial"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 w:rsidRPr="00427D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682FCD" id="Rectángulo 13" o:spid="_x0000_s1026" style="position:absolute;left:0;text-align:left;margin-left:463.45pt;margin-top:25.5pt;width:38.7pt;height:72.1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" o:allowincell="f" filled="f" stroked="f">
              <v:textbox style="mso-fit-shape-to-text:t">
                <w:txbxContent>
                  <w:p w14:paraId="35D2FA62" w14:textId="363CE5C0" w:rsidR="0023038C" w:rsidRPr="00427D6A" w:rsidRDefault="0023038C" w:rsidP="006B69CA">
                    <w:pPr>
                      <w:pStyle w:val="Piedepgina"/>
                      <w:ind w:left="0" w:hanging="2"/>
                      <w:jc w:val="right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r w:rsidRPr="00427D6A">
                      <w:rPr>
                        <w:rFonts w:ascii="Arial" w:eastAsiaTheme="minorEastAsia" w:hAnsi="Arial" w:cs="Arial"/>
                        <w:sz w:val="20"/>
                        <w:szCs w:val="20"/>
                      </w:rPr>
                      <w:fldChar w:fldCharType="begin"/>
                    </w:r>
                    <w:r w:rsidRPr="00427D6A">
                      <w:rPr>
                        <w:rFonts w:ascii="Arial" w:hAnsi="Arial" w:cs="Arial"/>
                        <w:sz w:val="20"/>
                        <w:szCs w:val="20"/>
                      </w:rPr>
                      <w:instrText>PAGE    \* MERGEFORMAT</w:instrText>
                    </w:r>
                    <w:r w:rsidRPr="00427D6A">
                      <w:rPr>
                        <w:rFonts w:ascii="Arial" w:eastAsiaTheme="minorEastAsia" w:hAnsi="Arial" w:cs="Arial"/>
                        <w:sz w:val="20"/>
                        <w:szCs w:val="20"/>
                      </w:rPr>
                      <w:fldChar w:fldCharType="separate"/>
                    </w:r>
                    <w:r w:rsidR="00284F99" w:rsidRPr="00284F99">
                      <w:rPr>
                        <w:rFonts w:ascii="Arial" w:eastAsiaTheme="majorEastAsia" w:hAnsi="Arial" w:cs="Arial"/>
                        <w:noProof/>
                        <w:sz w:val="20"/>
                        <w:szCs w:val="20"/>
                      </w:rPr>
                      <w:t>6</w:t>
                    </w:r>
                    <w:r w:rsidRPr="00427D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427D6A">
      <w:rPr>
        <w:rFonts w:ascii="Arial" w:hAnsi="Arial" w:cs="Arial"/>
        <w:b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7E838F4" wp14:editId="12DDC003">
              <wp:simplePos x="0" y="0"/>
              <wp:positionH relativeFrom="margin">
                <wp:align>center</wp:align>
              </wp:positionH>
              <wp:positionV relativeFrom="paragraph">
                <wp:posOffset>-65406</wp:posOffset>
              </wp:positionV>
              <wp:extent cx="6457950" cy="0"/>
              <wp:effectExtent l="0" t="0" r="19050" b="19050"/>
              <wp:wrapNone/>
              <wp:docPr id="2" name="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7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D8DBAAA" id="2 Conector recto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5.15pt" to="508.5pt,-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" strokecolor="black [3040]">
              <w10:wrap anchorx="margin"/>
            </v:line>
          </w:pict>
        </mc:Fallback>
      </mc:AlternateContent>
    </w:r>
    <w:r w:rsidRPr="00427D6A">
      <w:rPr>
        <w:rFonts w:ascii="Arial" w:hAnsi="Arial" w:cs="Arial"/>
        <w:b/>
        <w:sz w:val="18"/>
        <w:szCs w:val="18"/>
      </w:rPr>
      <w:t>UTN.BA - Departamento de Aprendizaje Visual (DAV)</w:t>
    </w:r>
  </w:p>
  <w:p w14:paraId="562720F5" w14:textId="77777777" w:rsidR="0023038C" w:rsidRPr="00427D6A" w:rsidRDefault="0023038C" w:rsidP="007A4848">
    <w:pPr>
      <w:pStyle w:val="Piedepgina"/>
      <w:ind w:left="0" w:hanging="2"/>
      <w:jc w:val="center"/>
      <w:rPr>
        <w:rFonts w:ascii="Arial" w:hAnsi="Arial" w:cs="Arial"/>
        <w:sz w:val="18"/>
        <w:szCs w:val="18"/>
      </w:rPr>
    </w:pPr>
    <w:r w:rsidRPr="00427D6A">
      <w:rPr>
        <w:rFonts w:ascii="Arial" w:hAnsi="Arial" w:cs="Arial"/>
        <w:sz w:val="18"/>
        <w:szCs w:val="18"/>
      </w:rPr>
      <w:t>Medrano 951 – C.A.B.A.- Argentina Tel. (011) 4867-7565/7545 / Cel. (54 9 11) 3501 - 6032</w:t>
    </w:r>
  </w:p>
  <w:p w14:paraId="36284440" w14:textId="211E74A8" w:rsidR="0023038C" w:rsidRPr="00427D6A" w:rsidRDefault="00600901" w:rsidP="005E068D">
    <w:pPr>
      <w:pStyle w:val="Piedepgina"/>
      <w:ind w:left="0" w:hanging="2"/>
      <w:jc w:val="center"/>
      <w:rPr>
        <w:rFonts w:ascii="Arial" w:hAnsi="Arial" w:cs="Arial"/>
        <w:sz w:val="18"/>
        <w:szCs w:val="18"/>
      </w:rPr>
    </w:pPr>
    <w:hyperlink r:id="rId1" w:history="1">
      <w:r w:rsidR="0023038C" w:rsidRPr="00427D6A">
        <w:rPr>
          <w:rStyle w:val="Hipervnculo"/>
          <w:rFonts w:ascii="Arial" w:hAnsi="Arial" w:cs="Arial"/>
          <w:sz w:val="18"/>
          <w:szCs w:val="18"/>
        </w:rPr>
        <w:t>digital</w:t>
      </w:r>
      <w:r w:rsidR="00273FFE" w:rsidRPr="00427D6A">
        <w:rPr>
          <w:rStyle w:val="Hipervnculo"/>
          <w:rFonts w:ascii="Arial" w:hAnsi="Arial" w:cs="Arial"/>
          <w:sz w:val="18"/>
          <w:szCs w:val="18"/>
        </w:rPr>
        <w:t>Fundamentos</w:t>
      </w:r>
      <w:r w:rsidR="0023038C" w:rsidRPr="00427D6A">
        <w:rPr>
          <w:rStyle w:val="Hipervnculo"/>
          <w:rFonts w:ascii="Arial" w:hAnsi="Arial" w:cs="Arial"/>
          <w:sz w:val="18"/>
          <w:szCs w:val="18"/>
        </w:rPr>
        <w:t>@frba.utn.edu.ar</w:t>
      </w:r>
    </w:hyperlink>
    <w:r w:rsidR="0023038C" w:rsidRPr="00427D6A">
      <w:rPr>
        <w:rFonts w:ascii="Arial" w:hAnsi="Arial" w:cs="Arial"/>
        <w:sz w:val="18"/>
        <w:szCs w:val="18"/>
      </w:rPr>
      <w:t xml:space="preserve">  </w:t>
    </w:r>
    <w:hyperlink r:id="rId2" w:history="1">
      <w:r w:rsidR="0023038C" w:rsidRPr="00427D6A">
        <w:rPr>
          <w:rStyle w:val="Hipervnculo"/>
          <w:rFonts w:ascii="Arial" w:hAnsi="Arial" w:cs="Arial"/>
          <w:sz w:val="18"/>
          <w:szCs w:val="18"/>
        </w:rPr>
        <w:t>http://sceu.frba.utn.edu.ar/dav/index.php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57DBE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Arial" w:hAnsi="Arial" w:cs="Arial"/>
        <w:color w:val="000000"/>
        <w:sz w:val="18"/>
        <w:szCs w:val="18"/>
      </w:rPr>
    </w:pPr>
    <w:r w:rsidRPr="00427D6A">
      <w:rPr>
        <w:rFonts w:ascii="Arial" w:hAnsi="Arial" w:cs="Arial"/>
        <w:b/>
        <w:color w:val="000000"/>
        <w:sz w:val="18"/>
        <w:szCs w:val="18"/>
      </w:rPr>
      <w:t xml:space="preserve">UTN.BA - Departamento </w:t>
    </w:r>
    <w:r w:rsidRPr="00427D6A">
      <w:rPr>
        <w:rFonts w:ascii="Arial" w:hAnsi="Arial" w:cs="Arial"/>
        <w:b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4E6B4F7" wp14:editId="61B9313C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6457950" cy="0"/>
              <wp:effectExtent l="0" t="0" r="19050" b="19050"/>
              <wp:wrapNone/>
              <wp:docPr id="820103987" name="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7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6FA874C" id="2 Conector recto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508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" strokecolor="black [3040]">
              <w10:wrap anchorx="margin"/>
            </v:line>
          </w:pict>
        </mc:Fallback>
      </mc:AlternateContent>
    </w:r>
    <w:r w:rsidRPr="00427D6A">
      <w:rPr>
        <w:rFonts w:ascii="Arial" w:hAnsi="Arial" w:cs="Arial"/>
        <w:b/>
        <w:color w:val="000000"/>
        <w:sz w:val="18"/>
        <w:szCs w:val="18"/>
      </w:rPr>
      <w:t>de Aprendizaje Visual (DAV)</w:t>
    </w:r>
  </w:p>
  <w:p w14:paraId="23A5B56C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Arial" w:hAnsi="Arial" w:cs="Arial"/>
        <w:color w:val="000000"/>
        <w:sz w:val="18"/>
        <w:szCs w:val="18"/>
      </w:rPr>
    </w:pPr>
    <w:r w:rsidRPr="00427D6A">
      <w:rPr>
        <w:rFonts w:ascii="Arial" w:hAnsi="Arial" w:cs="Arial"/>
        <w:color w:val="000000"/>
        <w:sz w:val="18"/>
        <w:szCs w:val="18"/>
      </w:rPr>
      <w:t>Medrano 951 – C.A.B.A.-Argentina Tel. (011) 4867-7565/7545</w:t>
    </w:r>
  </w:p>
  <w:p w14:paraId="272DAA15" w14:textId="77777777" w:rsidR="0023038C" w:rsidRPr="00427D6A" w:rsidRDefault="00600901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center"/>
      <w:rPr>
        <w:rFonts w:ascii="Arial" w:hAnsi="Arial" w:cs="Arial"/>
        <w:color w:val="000000"/>
        <w:sz w:val="18"/>
        <w:szCs w:val="18"/>
      </w:rPr>
    </w:pPr>
    <w:hyperlink r:id="rId1">
      <w:r w:rsidR="0023038C" w:rsidRPr="00427D6A">
        <w:rPr>
          <w:rFonts w:ascii="Arial" w:hAnsi="Arial" w:cs="Arial"/>
          <w:color w:val="0000FF"/>
          <w:sz w:val="18"/>
          <w:szCs w:val="18"/>
          <w:u w:val="single"/>
        </w:rPr>
        <w:t>dav@sceu.frba.utn.edu.ar</w:t>
      </w:r>
    </w:hyperlink>
    <w:r w:rsidR="0023038C" w:rsidRPr="00427D6A">
      <w:rPr>
        <w:rFonts w:ascii="Arial" w:hAnsi="Arial" w:cs="Arial"/>
        <w:color w:val="000000"/>
        <w:sz w:val="18"/>
        <w:szCs w:val="18"/>
      </w:rPr>
      <w:t xml:space="preserve">  </w:t>
    </w:r>
    <w:hyperlink r:id="rId2">
      <w:r w:rsidR="0023038C" w:rsidRPr="00427D6A">
        <w:rPr>
          <w:rFonts w:ascii="Arial" w:hAnsi="Arial" w:cs="Arial"/>
          <w:color w:val="0000FF"/>
          <w:sz w:val="18"/>
          <w:szCs w:val="18"/>
          <w:u w:val="single"/>
        </w:rPr>
        <w:t>http://sceu.frba.utn.edu.ar/dav/index.php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750C7" w14:textId="77777777" w:rsidR="00600901" w:rsidRPr="00427D6A" w:rsidRDefault="00600901" w:rsidP="00D6549A">
      <w:pPr>
        <w:spacing w:after="0" w:line="240" w:lineRule="auto"/>
        <w:ind w:left="0" w:hanging="2"/>
      </w:pPr>
      <w:r w:rsidRPr="00427D6A">
        <w:separator/>
      </w:r>
    </w:p>
  </w:footnote>
  <w:footnote w:type="continuationSeparator" w:id="0">
    <w:p w14:paraId="0C88CF43" w14:textId="77777777" w:rsidR="00600901" w:rsidRPr="00427D6A" w:rsidRDefault="00600901" w:rsidP="00D6549A">
      <w:pPr>
        <w:spacing w:after="0" w:line="240" w:lineRule="auto"/>
        <w:ind w:left="0" w:hanging="2"/>
      </w:pPr>
      <w:r w:rsidRPr="00427D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BB897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FA8C8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right"/>
      <w:rPr>
        <w:color w:val="000000"/>
      </w:rPr>
    </w:pPr>
    <w:r w:rsidRPr="00427D6A">
      <w:rPr>
        <w:noProof/>
        <w:color w:val="000000"/>
        <w:lang w:val="es-AR" w:eastAsia="es-AR"/>
      </w:rPr>
      <w:drawing>
        <wp:anchor distT="0" distB="0" distL="114300" distR="114300" simplePos="0" relativeHeight="251666432" behindDoc="0" locked="0" layoutInCell="1" allowOverlap="1" wp14:anchorId="51503F64" wp14:editId="0E9CB2A7">
          <wp:simplePos x="0" y="0"/>
          <wp:positionH relativeFrom="margin">
            <wp:posOffset>152400</wp:posOffset>
          </wp:positionH>
          <wp:positionV relativeFrom="paragraph">
            <wp:posOffset>55880</wp:posOffset>
          </wp:positionV>
          <wp:extent cx="1684655" cy="647700"/>
          <wp:effectExtent l="0" t="0" r="0" b="0"/>
          <wp:wrapNone/>
          <wp:docPr id="225420571" name="Imagen 22542057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4655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7D6A">
      <w:rPr>
        <w:noProof/>
        <w:color w:val="000000"/>
        <w:lang w:val="es-AR" w:eastAsia="es-AR"/>
      </w:rPr>
      <w:drawing>
        <wp:anchor distT="0" distB="0" distL="114300" distR="114300" simplePos="0" relativeHeight="251667456" behindDoc="0" locked="0" layoutInCell="1" allowOverlap="1" wp14:anchorId="2C7E638C" wp14:editId="07BDB227">
          <wp:simplePos x="0" y="0"/>
          <wp:positionH relativeFrom="column">
            <wp:posOffset>3930650</wp:posOffset>
          </wp:positionH>
          <wp:positionV relativeFrom="paragraph">
            <wp:posOffset>56515</wp:posOffset>
          </wp:positionV>
          <wp:extent cx="2568575" cy="647700"/>
          <wp:effectExtent l="0" t="0" r="3175" b="0"/>
          <wp:wrapSquare wrapText="bothSides"/>
          <wp:docPr id="1953351570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448" b="-5959"/>
                  <a:stretch>
                    <a:fillRect/>
                  </a:stretch>
                </pic:blipFill>
                <pic:spPr bwMode="auto">
                  <a:xfrm>
                    <a:off x="0" y="0"/>
                    <a:ext cx="256857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27D6A">
      <w:rPr>
        <w:color w:val="000000"/>
      </w:rPr>
      <w:tab/>
    </w:r>
  </w:p>
  <w:p w14:paraId="1ACAD1F5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tabs>
        <w:tab w:val="left" w:pos="7395"/>
      </w:tabs>
      <w:spacing w:after="0" w:line="240" w:lineRule="auto"/>
      <w:ind w:left="0" w:hanging="2"/>
      <w:rPr>
        <w:color w:val="000000"/>
      </w:rPr>
    </w:pPr>
  </w:p>
  <w:p w14:paraId="71E55A8D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tabs>
        <w:tab w:val="left" w:pos="7395"/>
      </w:tabs>
      <w:spacing w:after="0" w:line="240" w:lineRule="auto"/>
      <w:ind w:left="0" w:hanging="2"/>
      <w:rPr>
        <w:color w:val="000000"/>
      </w:rPr>
    </w:pPr>
  </w:p>
  <w:p w14:paraId="06CFB60F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78026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right"/>
      <w:rPr>
        <w:color w:val="000000"/>
      </w:rPr>
    </w:pPr>
    <w:r w:rsidRPr="00427D6A">
      <w:rPr>
        <w:noProof/>
        <w:color w:val="000000"/>
        <w:lang w:val="es-AR" w:eastAsia="es-AR"/>
      </w:rPr>
      <w:drawing>
        <wp:anchor distT="0" distB="0" distL="114300" distR="114300" simplePos="0" relativeHeight="251661312" behindDoc="0" locked="0" layoutInCell="1" allowOverlap="1" wp14:anchorId="601BDE9F" wp14:editId="2838680F">
          <wp:simplePos x="0" y="0"/>
          <wp:positionH relativeFrom="margin">
            <wp:posOffset>152400</wp:posOffset>
          </wp:positionH>
          <wp:positionV relativeFrom="paragraph">
            <wp:posOffset>81280</wp:posOffset>
          </wp:positionV>
          <wp:extent cx="1684655" cy="647700"/>
          <wp:effectExtent l="0" t="0" r="0" b="0"/>
          <wp:wrapNone/>
          <wp:docPr id="228558564" name="Imagen 22855856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4655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7D6A">
      <w:rPr>
        <w:noProof/>
        <w:color w:val="000000"/>
        <w:lang w:val="es-AR" w:eastAsia="es-AR"/>
      </w:rPr>
      <w:drawing>
        <wp:anchor distT="0" distB="0" distL="114300" distR="114300" simplePos="0" relativeHeight="251662336" behindDoc="0" locked="0" layoutInCell="1" allowOverlap="1" wp14:anchorId="16FCC950" wp14:editId="7AC3CEF0">
          <wp:simplePos x="0" y="0"/>
          <wp:positionH relativeFrom="column">
            <wp:posOffset>3930650</wp:posOffset>
          </wp:positionH>
          <wp:positionV relativeFrom="paragraph">
            <wp:posOffset>81915</wp:posOffset>
          </wp:positionV>
          <wp:extent cx="2568575" cy="647700"/>
          <wp:effectExtent l="0" t="0" r="3175" b="0"/>
          <wp:wrapSquare wrapText="bothSides"/>
          <wp:docPr id="152686560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448" b="-5959"/>
                  <a:stretch>
                    <a:fillRect/>
                  </a:stretch>
                </pic:blipFill>
                <pic:spPr bwMode="auto">
                  <a:xfrm>
                    <a:off x="0" y="0"/>
                    <a:ext cx="256857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5C1457" w14:textId="77777777" w:rsidR="0023038C" w:rsidRPr="00427D6A" w:rsidRDefault="0023038C" w:rsidP="00D6549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  <w:r w:rsidRPr="00427D6A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0.55pt;visibility:visible;mso-wrap-style:square" o:bullet="t">
        <v:imagedata r:id="rId1" o:title=""/>
      </v:shape>
    </w:pict>
  </w:numPicBullet>
  <w:numPicBullet w:numPicBulletId="1">
    <w:pict>
      <v:shape id="_x0000_i1029" type="#_x0000_t75" style="width:17.25pt;height:13.5pt;visibility:visible;mso-wrap-style:square" o:bullet="t">
        <v:imagedata r:id="rId2" o:title=""/>
      </v:shape>
    </w:pict>
  </w:numPicBullet>
  <w:abstractNum w:abstractNumId="0" w15:restartNumberingAfterBreak="0">
    <w:nsid w:val="006F534E"/>
    <w:multiLevelType w:val="hybridMultilevel"/>
    <w:tmpl w:val="3BA458FA"/>
    <w:lvl w:ilvl="0" w:tplc="DBB41DA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4866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8064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BC9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8EE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F42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84AE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0A3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CC57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3270CA5"/>
    <w:multiLevelType w:val="hybridMultilevel"/>
    <w:tmpl w:val="9A009252"/>
    <w:lvl w:ilvl="0" w:tplc="752E0AC4">
      <w:start w:val="1"/>
      <w:numFmt w:val="bullet"/>
      <w:lvlText w:val=""/>
      <w:lvlJc w:val="left"/>
      <w:pPr>
        <w:ind w:left="2280" w:hanging="360"/>
      </w:pPr>
      <w:rPr>
        <w:rFonts w:ascii="Wingdings" w:hAnsi="Wing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C1A97"/>
    <w:multiLevelType w:val="hybridMultilevel"/>
    <w:tmpl w:val="A026601E"/>
    <w:lvl w:ilvl="0" w:tplc="752E0AC4">
      <w:start w:val="1"/>
      <w:numFmt w:val="bullet"/>
      <w:lvlText w:val=""/>
      <w:lvlJc w:val="left"/>
      <w:pPr>
        <w:ind w:left="1004" w:hanging="360"/>
      </w:pPr>
      <w:rPr>
        <w:rFonts w:ascii="Wingdings" w:hAnsi="Wing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B0BCD"/>
    <w:multiLevelType w:val="hybridMultilevel"/>
    <w:tmpl w:val="9F0E5314"/>
    <w:lvl w:ilvl="0" w:tplc="752E0AC4">
      <w:start w:val="1"/>
      <w:numFmt w:val="bullet"/>
      <w:lvlText w:val=""/>
      <w:lvlJc w:val="left"/>
      <w:pPr>
        <w:ind w:left="1004" w:hanging="360"/>
      </w:pPr>
      <w:rPr>
        <w:rFonts w:ascii="Wingdings" w:hAnsi="Wing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3D463E"/>
    <w:multiLevelType w:val="hybridMultilevel"/>
    <w:tmpl w:val="EFEE339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B02D6"/>
    <w:multiLevelType w:val="hybridMultilevel"/>
    <w:tmpl w:val="EFB490DC"/>
    <w:lvl w:ilvl="0" w:tplc="752E0AC4">
      <w:start w:val="1"/>
      <w:numFmt w:val="bullet"/>
      <w:lvlText w:val=""/>
      <w:lvlJc w:val="left"/>
      <w:pPr>
        <w:ind w:left="1004" w:hanging="360"/>
      </w:pPr>
      <w:rPr>
        <w:rFonts w:ascii="Wingdings" w:hAnsi="Wing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1B154F"/>
    <w:multiLevelType w:val="multilevel"/>
    <w:tmpl w:val="7E60A684"/>
    <w:lvl w:ilvl="0">
      <w:start w:val="1"/>
      <w:numFmt w:val="bullet"/>
      <w:lvlText w:val="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B05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8B5B89"/>
    <w:multiLevelType w:val="hybridMultilevel"/>
    <w:tmpl w:val="DFFA14B4"/>
    <w:lvl w:ilvl="0" w:tplc="3ACCFB76">
      <w:start w:val="1"/>
      <w:numFmt w:val="decimal"/>
      <w:lvlText w:val="%1."/>
      <w:lvlJc w:val="left"/>
      <w:pPr>
        <w:ind w:left="1070" w:hanging="360"/>
      </w:pPr>
      <w:rPr>
        <w:b/>
        <w:bCs/>
        <w:color w:val="00B050"/>
        <w:sz w:val="24"/>
        <w:szCs w:val="24"/>
      </w:rPr>
    </w:lvl>
    <w:lvl w:ilvl="1" w:tplc="2C0A0019" w:tentative="1">
      <w:start w:val="1"/>
      <w:numFmt w:val="lowerLetter"/>
      <w:lvlText w:val="%2."/>
      <w:lvlJc w:val="left"/>
      <w:pPr>
        <w:ind w:left="1790" w:hanging="360"/>
      </w:pPr>
    </w:lvl>
    <w:lvl w:ilvl="2" w:tplc="2C0A001B" w:tentative="1">
      <w:start w:val="1"/>
      <w:numFmt w:val="lowerRoman"/>
      <w:lvlText w:val="%3."/>
      <w:lvlJc w:val="right"/>
      <w:pPr>
        <w:ind w:left="2510" w:hanging="180"/>
      </w:pPr>
    </w:lvl>
    <w:lvl w:ilvl="3" w:tplc="2C0A000F" w:tentative="1">
      <w:start w:val="1"/>
      <w:numFmt w:val="decimal"/>
      <w:lvlText w:val="%4."/>
      <w:lvlJc w:val="left"/>
      <w:pPr>
        <w:ind w:left="3230" w:hanging="360"/>
      </w:pPr>
    </w:lvl>
    <w:lvl w:ilvl="4" w:tplc="2C0A0019" w:tentative="1">
      <w:start w:val="1"/>
      <w:numFmt w:val="lowerLetter"/>
      <w:lvlText w:val="%5."/>
      <w:lvlJc w:val="left"/>
      <w:pPr>
        <w:ind w:left="3950" w:hanging="360"/>
      </w:pPr>
    </w:lvl>
    <w:lvl w:ilvl="5" w:tplc="2C0A001B" w:tentative="1">
      <w:start w:val="1"/>
      <w:numFmt w:val="lowerRoman"/>
      <w:lvlText w:val="%6."/>
      <w:lvlJc w:val="right"/>
      <w:pPr>
        <w:ind w:left="4670" w:hanging="180"/>
      </w:pPr>
    </w:lvl>
    <w:lvl w:ilvl="6" w:tplc="2C0A000F" w:tentative="1">
      <w:start w:val="1"/>
      <w:numFmt w:val="decimal"/>
      <w:lvlText w:val="%7."/>
      <w:lvlJc w:val="left"/>
      <w:pPr>
        <w:ind w:left="5390" w:hanging="360"/>
      </w:pPr>
    </w:lvl>
    <w:lvl w:ilvl="7" w:tplc="2C0A0019" w:tentative="1">
      <w:start w:val="1"/>
      <w:numFmt w:val="lowerLetter"/>
      <w:lvlText w:val="%8."/>
      <w:lvlJc w:val="left"/>
      <w:pPr>
        <w:ind w:left="6110" w:hanging="360"/>
      </w:pPr>
    </w:lvl>
    <w:lvl w:ilvl="8" w:tplc="2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E2E4985"/>
    <w:multiLevelType w:val="multilevel"/>
    <w:tmpl w:val="49D04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"/>
      <w:lvlJc w:val="left"/>
      <w:pPr>
        <w:ind w:left="1004" w:hanging="360"/>
      </w:pPr>
      <w:rPr>
        <w:rFonts w:ascii="Wingdings" w:hAnsi="Wingdings" w:hint="default"/>
        <w:color w:val="00B05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036D7E"/>
    <w:multiLevelType w:val="hybridMultilevel"/>
    <w:tmpl w:val="8480B2CA"/>
    <w:lvl w:ilvl="0" w:tplc="9454FD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0672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BA6A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E68B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20F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40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82C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1C3F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0034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66F7BFB"/>
    <w:multiLevelType w:val="hybridMultilevel"/>
    <w:tmpl w:val="C59698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430D3"/>
    <w:multiLevelType w:val="hybridMultilevel"/>
    <w:tmpl w:val="F9DAB064"/>
    <w:lvl w:ilvl="0" w:tplc="9454FD3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256B1F"/>
    <w:multiLevelType w:val="hybridMultilevel"/>
    <w:tmpl w:val="B5F294A8"/>
    <w:lvl w:ilvl="0" w:tplc="752E0AC4">
      <w:start w:val="1"/>
      <w:numFmt w:val="bullet"/>
      <w:lvlText w:val=""/>
      <w:lvlJc w:val="left"/>
      <w:pPr>
        <w:ind w:left="1004" w:hanging="360"/>
      </w:pPr>
      <w:rPr>
        <w:rFonts w:ascii="Wingdings" w:hAnsi="Wing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4F52BB2"/>
    <w:multiLevelType w:val="hybridMultilevel"/>
    <w:tmpl w:val="C060D7A6"/>
    <w:lvl w:ilvl="0" w:tplc="43546662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  <w:sz w:val="36"/>
        <w:szCs w:val="36"/>
      </w:rPr>
    </w:lvl>
    <w:lvl w:ilvl="1" w:tplc="2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A32174A"/>
    <w:multiLevelType w:val="hybridMultilevel"/>
    <w:tmpl w:val="89341114"/>
    <w:lvl w:ilvl="0" w:tplc="752E0AC4">
      <w:start w:val="1"/>
      <w:numFmt w:val="bullet"/>
      <w:lvlText w:val=""/>
      <w:lvlJc w:val="left"/>
      <w:pPr>
        <w:ind w:left="1004" w:hanging="360"/>
      </w:pPr>
      <w:rPr>
        <w:rFonts w:ascii="Wingdings" w:hAnsi="Wing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EC04F1A"/>
    <w:multiLevelType w:val="hybridMultilevel"/>
    <w:tmpl w:val="A558ACBE"/>
    <w:lvl w:ilvl="0" w:tplc="752E0AC4">
      <w:start w:val="1"/>
      <w:numFmt w:val="bullet"/>
      <w:lvlText w:val=""/>
      <w:lvlJc w:val="left"/>
      <w:pPr>
        <w:ind w:left="1004" w:hanging="360"/>
      </w:pPr>
      <w:rPr>
        <w:rFonts w:ascii="Wingdings" w:hAnsi="Wing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9"/>
  </w:num>
  <w:num w:numId="5">
    <w:abstractNumId w:val="8"/>
  </w:num>
  <w:num w:numId="6">
    <w:abstractNumId w:val="7"/>
  </w:num>
  <w:num w:numId="7">
    <w:abstractNumId w:val="14"/>
  </w:num>
  <w:num w:numId="8">
    <w:abstractNumId w:val="5"/>
  </w:num>
  <w:num w:numId="9">
    <w:abstractNumId w:val="13"/>
  </w:num>
  <w:num w:numId="10">
    <w:abstractNumId w:val="1"/>
  </w:num>
  <w:num w:numId="11">
    <w:abstractNumId w:val="6"/>
  </w:num>
  <w:num w:numId="12">
    <w:abstractNumId w:val="11"/>
  </w:num>
  <w:num w:numId="13">
    <w:abstractNumId w:val="3"/>
  </w:num>
  <w:num w:numId="14">
    <w:abstractNumId w:val="12"/>
  </w:num>
  <w:num w:numId="15">
    <w:abstractNumId w:val="0"/>
  </w:num>
  <w:num w:numId="1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AR" w:vendorID="64" w:dllVersion="6" w:nlCheck="1" w:checkStyle="0"/>
  <w:activeWritingStyle w:appName="MSWord" w:lang="es-AR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n-US" w:vendorID="64" w:dllVersion="6" w:nlCheck="1" w:checkStyle="0"/>
  <w:activeWritingStyle w:appName="MSWord" w:lang="es-AR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9D"/>
    <w:rsid w:val="0000618F"/>
    <w:rsid w:val="0000726D"/>
    <w:rsid w:val="0001318E"/>
    <w:rsid w:val="0001453E"/>
    <w:rsid w:val="00015E5D"/>
    <w:rsid w:val="00016A8C"/>
    <w:rsid w:val="0001770F"/>
    <w:rsid w:val="0003146A"/>
    <w:rsid w:val="00036FF4"/>
    <w:rsid w:val="00037C09"/>
    <w:rsid w:val="00041DC9"/>
    <w:rsid w:val="00050620"/>
    <w:rsid w:val="00052025"/>
    <w:rsid w:val="00052180"/>
    <w:rsid w:val="0005775E"/>
    <w:rsid w:val="000610EC"/>
    <w:rsid w:val="00061565"/>
    <w:rsid w:val="00061FF7"/>
    <w:rsid w:val="00064128"/>
    <w:rsid w:val="00064ADF"/>
    <w:rsid w:val="00070601"/>
    <w:rsid w:val="00073AFB"/>
    <w:rsid w:val="00074C1B"/>
    <w:rsid w:val="00075B4E"/>
    <w:rsid w:val="000802CB"/>
    <w:rsid w:val="000840F9"/>
    <w:rsid w:val="000872ED"/>
    <w:rsid w:val="00094BB3"/>
    <w:rsid w:val="00096CB8"/>
    <w:rsid w:val="00097A99"/>
    <w:rsid w:val="000A4AF2"/>
    <w:rsid w:val="000B0975"/>
    <w:rsid w:val="000C6627"/>
    <w:rsid w:val="000C74A2"/>
    <w:rsid w:val="000C7747"/>
    <w:rsid w:val="000D139F"/>
    <w:rsid w:val="000D4A2C"/>
    <w:rsid w:val="000D603B"/>
    <w:rsid w:val="000D7790"/>
    <w:rsid w:val="000E0F5F"/>
    <w:rsid w:val="000E4A6F"/>
    <w:rsid w:val="000E6455"/>
    <w:rsid w:val="00102EA0"/>
    <w:rsid w:val="001115D4"/>
    <w:rsid w:val="0011164E"/>
    <w:rsid w:val="00114A1A"/>
    <w:rsid w:val="00114ABC"/>
    <w:rsid w:val="001152C1"/>
    <w:rsid w:val="00122C49"/>
    <w:rsid w:val="001274F1"/>
    <w:rsid w:val="00131F4C"/>
    <w:rsid w:val="001627A5"/>
    <w:rsid w:val="001629DE"/>
    <w:rsid w:val="00172FD1"/>
    <w:rsid w:val="001760F3"/>
    <w:rsid w:val="00181854"/>
    <w:rsid w:val="00182F17"/>
    <w:rsid w:val="00184CCC"/>
    <w:rsid w:val="00192039"/>
    <w:rsid w:val="00196E76"/>
    <w:rsid w:val="001A0904"/>
    <w:rsid w:val="001A2F36"/>
    <w:rsid w:val="001A3137"/>
    <w:rsid w:val="001A455C"/>
    <w:rsid w:val="001B2130"/>
    <w:rsid w:val="001B5094"/>
    <w:rsid w:val="001C0D96"/>
    <w:rsid w:val="001C4909"/>
    <w:rsid w:val="001C4E0F"/>
    <w:rsid w:val="001C6C94"/>
    <w:rsid w:val="001D3ABF"/>
    <w:rsid w:val="001E1E96"/>
    <w:rsid w:val="001E1EEA"/>
    <w:rsid w:val="001E4386"/>
    <w:rsid w:val="001E5F7F"/>
    <w:rsid w:val="001E5FC8"/>
    <w:rsid w:val="001F1294"/>
    <w:rsid w:val="0020053A"/>
    <w:rsid w:val="00204249"/>
    <w:rsid w:val="00204913"/>
    <w:rsid w:val="00205517"/>
    <w:rsid w:val="00214F07"/>
    <w:rsid w:val="00215BB9"/>
    <w:rsid w:val="0021677D"/>
    <w:rsid w:val="00216DF4"/>
    <w:rsid w:val="0022012D"/>
    <w:rsid w:val="00223D48"/>
    <w:rsid w:val="00223EF9"/>
    <w:rsid w:val="00225091"/>
    <w:rsid w:val="0023038C"/>
    <w:rsid w:val="002340B2"/>
    <w:rsid w:val="002342BE"/>
    <w:rsid w:val="002375E3"/>
    <w:rsid w:val="00240BB3"/>
    <w:rsid w:val="0024172D"/>
    <w:rsid w:val="00243925"/>
    <w:rsid w:val="00244019"/>
    <w:rsid w:val="0024631F"/>
    <w:rsid w:val="00247786"/>
    <w:rsid w:val="002506BE"/>
    <w:rsid w:val="002525E0"/>
    <w:rsid w:val="002566DD"/>
    <w:rsid w:val="00256BF6"/>
    <w:rsid w:val="002571A9"/>
    <w:rsid w:val="00260E89"/>
    <w:rsid w:val="002613CE"/>
    <w:rsid w:val="002622DD"/>
    <w:rsid w:val="00262472"/>
    <w:rsid w:val="00265C9A"/>
    <w:rsid w:val="00266F71"/>
    <w:rsid w:val="00267392"/>
    <w:rsid w:val="00270D6E"/>
    <w:rsid w:val="00271818"/>
    <w:rsid w:val="00273FFE"/>
    <w:rsid w:val="00277608"/>
    <w:rsid w:val="00277D40"/>
    <w:rsid w:val="002802C3"/>
    <w:rsid w:val="00280AD9"/>
    <w:rsid w:val="00281698"/>
    <w:rsid w:val="00284F99"/>
    <w:rsid w:val="00285B88"/>
    <w:rsid w:val="002A01A8"/>
    <w:rsid w:val="002A1A47"/>
    <w:rsid w:val="002A1D99"/>
    <w:rsid w:val="002A62D8"/>
    <w:rsid w:val="002A6366"/>
    <w:rsid w:val="002A69D2"/>
    <w:rsid w:val="002B27C7"/>
    <w:rsid w:val="002C185F"/>
    <w:rsid w:val="002C5757"/>
    <w:rsid w:val="002C6673"/>
    <w:rsid w:val="002C6884"/>
    <w:rsid w:val="002D525D"/>
    <w:rsid w:val="002E2589"/>
    <w:rsid w:val="002F59E3"/>
    <w:rsid w:val="00300530"/>
    <w:rsid w:val="00315936"/>
    <w:rsid w:val="003201CC"/>
    <w:rsid w:val="00322148"/>
    <w:rsid w:val="00324F00"/>
    <w:rsid w:val="00332913"/>
    <w:rsid w:val="003352C3"/>
    <w:rsid w:val="00343B19"/>
    <w:rsid w:val="00344C64"/>
    <w:rsid w:val="00352E88"/>
    <w:rsid w:val="003547BB"/>
    <w:rsid w:val="00354E21"/>
    <w:rsid w:val="00360DB3"/>
    <w:rsid w:val="00362CD8"/>
    <w:rsid w:val="00367909"/>
    <w:rsid w:val="00370739"/>
    <w:rsid w:val="00371BF9"/>
    <w:rsid w:val="00380437"/>
    <w:rsid w:val="00382D51"/>
    <w:rsid w:val="00385AB0"/>
    <w:rsid w:val="00385D62"/>
    <w:rsid w:val="00392843"/>
    <w:rsid w:val="0039588C"/>
    <w:rsid w:val="00397D2E"/>
    <w:rsid w:val="003A1318"/>
    <w:rsid w:val="003A14CA"/>
    <w:rsid w:val="003A1D14"/>
    <w:rsid w:val="003A3960"/>
    <w:rsid w:val="003A418A"/>
    <w:rsid w:val="003A4470"/>
    <w:rsid w:val="003B4996"/>
    <w:rsid w:val="003B6E7D"/>
    <w:rsid w:val="003B7979"/>
    <w:rsid w:val="003C03AC"/>
    <w:rsid w:val="003C2D00"/>
    <w:rsid w:val="003C3B09"/>
    <w:rsid w:val="003C4014"/>
    <w:rsid w:val="003C4F93"/>
    <w:rsid w:val="003D1CD2"/>
    <w:rsid w:val="003D2E3B"/>
    <w:rsid w:val="003D6BC2"/>
    <w:rsid w:val="003D7EA1"/>
    <w:rsid w:val="003E22EA"/>
    <w:rsid w:val="003E4809"/>
    <w:rsid w:val="003F7FF6"/>
    <w:rsid w:val="00400070"/>
    <w:rsid w:val="00401EA2"/>
    <w:rsid w:val="00411445"/>
    <w:rsid w:val="00417952"/>
    <w:rsid w:val="00421407"/>
    <w:rsid w:val="004223C7"/>
    <w:rsid w:val="00422CE9"/>
    <w:rsid w:val="00426B44"/>
    <w:rsid w:val="004272F1"/>
    <w:rsid w:val="00427D6A"/>
    <w:rsid w:val="004318CF"/>
    <w:rsid w:val="00432955"/>
    <w:rsid w:val="00433799"/>
    <w:rsid w:val="00436F12"/>
    <w:rsid w:val="00437BC5"/>
    <w:rsid w:val="00437C52"/>
    <w:rsid w:val="00440564"/>
    <w:rsid w:val="004461B1"/>
    <w:rsid w:val="00451F34"/>
    <w:rsid w:val="0045340B"/>
    <w:rsid w:val="00455C79"/>
    <w:rsid w:val="0045681D"/>
    <w:rsid w:val="004629DC"/>
    <w:rsid w:val="00464094"/>
    <w:rsid w:val="00466490"/>
    <w:rsid w:val="004675DF"/>
    <w:rsid w:val="004853B7"/>
    <w:rsid w:val="004855B8"/>
    <w:rsid w:val="004919B8"/>
    <w:rsid w:val="00494492"/>
    <w:rsid w:val="00494538"/>
    <w:rsid w:val="00495E30"/>
    <w:rsid w:val="004B5839"/>
    <w:rsid w:val="004C2237"/>
    <w:rsid w:val="004C2B5F"/>
    <w:rsid w:val="004D19F6"/>
    <w:rsid w:val="004D3347"/>
    <w:rsid w:val="004D6FEF"/>
    <w:rsid w:val="004D7E48"/>
    <w:rsid w:val="004E0125"/>
    <w:rsid w:val="004E34B9"/>
    <w:rsid w:val="004E54DF"/>
    <w:rsid w:val="004F2310"/>
    <w:rsid w:val="004F3C6C"/>
    <w:rsid w:val="004F5F3B"/>
    <w:rsid w:val="004F6852"/>
    <w:rsid w:val="004F7161"/>
    <w:rsid w:val="0051163F"/>
    <w:rsid w:val="005120A8"/>
    <w:rsid w:val="00512950"/>
    <w:rsid w:val="005162DE"/>
    <w:rsid w:val="00521034"/>
    <w:rsid w:val="00524762"/>
    <w:rsid w:val="005248CA"/>
    <w:rsid w:val="005311D1"/>
    <w:rsid w:val="00532FCC"/>
    <w:rsid w:val="00533698"/>
    <w:rsid w:val="00534121"/>
    <w:rsid w:val="00534E96"/>
    <w:rsid w:val="005352FA"/>
    <w:rsid w:val="005374DF"/>
    <w:rsid w:val="00541146"/>
    <w:rsid w:val="00543274"/>
    <w:rsid w:val="00547FD5"/>
    <w:rsid w:val="00551953"/>
    <w:rsid w:val="005521CD"/>
    <w:rsid w:val="005559BA"/>
    <w:rsid w:val="00557647"/>
    <w:rsid w:val="00564281"/>
    <w:rsid w:val="005646ED"/>
    <w:rsid w:val="0057373B"/>
    <w:rsid w:val="00574D33"/>
    <w:rsid w:val="00574E6F"/>
    <w:rsid w:val="00575A84"/>
    <w:rsid w:val="00586194"/>
    <w:rsid w:val="0059023D"/>
    <w:rsid w:val="00597F86"/>
    <w:rsid w:val="005A0C82"/>
    <w:rsid w:val="005A4DCE"/>
    <w:rsid w:val="005B5126"/>
    <w:rsid w:val="005B6C7C"/>
    <w:rsid w:val="005C331F"/>
    <w:rsid w:val="005C787A"/>
    <w:rsid w:val="005D1058"/>
    <w:rsid w:val="005D16B0"/>
    <w:rsid w:val="005D48D7"/>
    <w:rsid w:val="005D4A7F"/>
    <w:rsid w:val="005D4DC2"/>
    <w:rsid w:val="005E0479"/>
    <w:rsid w:val="005E068D"/>
    <w:rsid w:val="005E2514"/>
    <w:rsid w:val="005E2AB4"/>
    <w:rsid w:val="005E39DA"/>
    <w:rsid w:val="005E520E"/>
    <w:rsid w:val="005E67F7"/>
    <w:rsid w:val="005F2104"/>
    <w:rsid w:val="005F6240"/>
    <w:rsid w:val="005F701A"/>
    <w:rsid w:val="00600901"/>
    <w:rsid w:val="00605D96"/>
    <w:rsid w:val="00607073"/>
    <w:rsid w:val="00614D1A"/>
    <w:rsid w:val="0061686A"/>
    <w:rsid w:val="00617299"/>
    <w:rsid w:val="00621895"/>
    <w:rsid w:val="0062431B"/>
    <w:rsid w:val="006300B7"/>
    <w:rsid w:val="006427D1"/>
    <w:rsid w:val="00644522"/>
    <w:rsid w:val="00645E6C"/>
    <w:rsid w:val="0064682F"/>
    <w:rsid w:val="00652FD1"/>
    <w:rsid w:val="00655580"/>
    <w:rsid w:val="00662015"/>
    <w:rsid w:val="00665FDD"/>
    <w:rsid w:val="006673B3"/>
    <w:rsid w:val="006875D8"/>
    <w:rsid w:val="00695C4A"/>
    <w:rsid w:val="006A21FA"/>
    <w:rsid w:val="006A4100"/>
    <w:rsid w:val="006B4CF3"/>
    <w:rsid w:val="006B69CA"/>
    <w:rsid w:val="006D3944"/>
    <w:rsid w:val="006F09F9"/>
    <w:rsid w:val="006F29FD"/>
    <w:rsid w:val="006F4068"/>
    <w:rsid w:val="006F4945"/>
    <w:rsid w:val="006F5760"/>
    <w:rsid w:val="006F7D25"/>
    <w:rsid w:val="00701D59"/>
    <w:rsid w:val="007034AB"/>
    <w:rsid w:val="00705402"/>
    <w:rsid w:val="00705DAF"/>
    <w:rsid w:val="007109BF"/>
    <w:rsid w:val="0071293C"/>
    <w:rsid w:val="007134D5"/>
    <w:rsid w:val="00713976"/>
    <w:rsid w:val="0071552B"/>
    <w:rsid w:val="00716A99"/>
    <w:rsid w:val="00723CA0"/>
    <w:rsid w:val="00726562"/>
    <w:rsid w:val="007343BF"/>
    <w:rsid w:val="00734452"/>
    <w:rsid w:val="0074041F"/>
    <w:rsid w:val="00747C38"/>
    <w:rsid w:val="00750CBB"/>
    <w:rsid w:val="00752026"/>
    <w:rsid w:val="0075285F"/>
    <w:rsid w:val="00771636"/>
    <w:rsid w:val="00774039"/>
    <w:rsid w:val="00774291"/>
    <w:rsid w:val="00775811"/>
    <w:rsid w:val="00783216"/>
    <w:rsid w:val="00784060"/>
    <w:rsid w:val="00790963"/>
    <w:rsid w:val="0079103D"/>
    <w:rsid w:val="00794CFB"/>
    <w:rsid w:val="007A0505"/>
    <w:rsid w:val="007A4848"/>
    <w:rsid w:val="007A75BC"/>
    <w:rsid w:val="007A7C8C"/>
    <w:rsid w:val="007B1D43"/>
    <w:rsid w:val="007B6877"/>
    <w:rsid w:val="007C05B8"/>
    <w:rsid w:val="007C44CC"/>
    <w:rsid w:val="007D2CDE"/>
    <w:rsid w:val="007E418A"/>
    <w:rsid w:val="007E54C4"/>
    <w:rsid w:val="007E6F9A"/>
    <w:rsid w:val="007F162B"/>
    <w:rsid w:val="007F1EFC"/>
    <w:rsid w:val="007F2444"/>
    <w:rsid w:val="007F2B52"/>
    <w:rsid w:val="007F3090"/>
    <w:rsid w:val="007F48F0"/>
    <w:rsid w:val="007F51D6"/>
    <w:rsid w:val="00800A15"/>
    <w:rsid w:val="008023D0"/>
    <w:rsid w:val="0080679B"/>
    <w:rsid w:val="00812DD9"/>
    <w:rsid w:val="00813306"/>
    <w:rsid w:val="00814EDB"/>
    <w:rsid w:val="008155D1"/>
    <w:rsid w:val="0081566D"/>
    <w:rsid w:val="0081661A"/>
    <w:rsid w:val="00817071"/>
    <w:rsid w:val="00821E8D"/>
    <w:rsid w:val="00822DBD"/>
    <w:rsid w:val="00823825"/>
    <w:rsid w:val="008241D1"/>
    <w:rsid w:val="00826A19"/>
    <w:rsid w:val="00831E0E"/>
    <w:rsid w:val="008323CE"/>
    <w:rsid w:val="00844777"/>
    <w:rsid w:val="00845BF2"/>
    <w:rsid w:val="008505D0"/>
    <w:rsid w:val="008517F4"/>
    <w:rsid w:val="00853B59"/>
    <w:rsid w:val="00856449"/>
    <w:rsid w:val="008568AB"/>
    <w:rsid w:val="008568E5"/>
    <w:rsid w:val="008628EC"/>
    <w:rsid w:val="00863922"/>
    <w:rsid w:val="00863BCB"/>
    <w:rsid w:val="00865B52"/>
    <w:rsid w:val="00870108"/>
    <w:rsid w:val="008712DE"/>
    <w:rsid w:val="00881E7B"/>
    <w:rsid w:val="00881F65"/>
    <w:rsid w:val="00884C94"/>
    <w:rsid w:val="00885DA0"/>
    <w:rsid w:val="008875E4"/>
    <w:rsid w:val="0089376A"/>
    <w:rsid w:val="008939B4"/>
    <w:rsid w:val="00894251"/>
    <w:rsid w:val="00894C17"/>
    <w:rsid w:val="00894CAE"/>
    <w:rsid w:val="008A0C9D"/>
    <w:rsid w:val="008A3053"/>
    <w:rsid w:val="008A336D"/>
    <w:rsid w:val="008A3562"/>
    <w:rsid w:val="008A6D07"/>
    <w:rsid w:val="008A7A8C"/>
    <w:rsid w:val="008B0A2F"/>
    <w:rsid w:val="008B3AF5"/>
    <w:rsid w:val="008C3C6A"/>
    <w:rsid w:val="008C41D0"/>
    <w:rsid w:val="008C7A54"/>
    <w:rsid w:val="008D1286"/>
    <w:rsid w:val="008D2B38"/>
    <w:rsid w:val="008E3A1A"/>
    <w:rsid w:val="008E63CF"/>
    <w:rsid w:val="008E7EF1"/>
    <w:rsid w:val="008F0E8E"/>
    <w:rsid w:val="008F6005"/>
    <w:rsid w:val="008F647C"/>
    <w:rsid w:val="00901001"/>
    <w:rsid w:val="0090232A"/>
    <w:rsid w:val="00902E91"/>
    <w:rsid w:val="00904836"/>
    <w:rsid w:val="009056A6"/>
    <w:rsid w:val="00907F31"/>
    <w:rsid w:val="00910504"/>
    <w:rsid w:val="0091135E"/>
    <w:rsid w:val="00911E4A"/>
    <w:rsid w:val="009121D1"/>
    <w:rsid w:val="0091232C"/>
    <w:rsid w:val="009148AE"/>
    <w:rsid w:val="00914DF9"/>
    <w:rsid w:val="0091636A"/>
    <w:rsid w:val="00916D96"/>
    <w:rsid w:val="00933A5B"/>
    <w:rsid w:val="0094126F"/>
    <w:rsid w:val="0094209D"/>
    <w:rsid w:val="009422E8"/>
    <w:rsid w:val="00942472"/>
    <w:rsid w:val="009435FC"/>
    <w:rsid w:val="0094369F"/>
    <w:rsid w:val="009462B8"/>
    <w:rsid w:val="00951389"/>
    <w:rsid w:val="009602D8"/>
    <w:rsid w:val="00964A0C"/>
    <w:rsid w:val="009662B3"/>
    <w:rsid w:val="00977EF3"/>
    <w:rsid w:val="0098501C"/>
    <w:rsid w:val="00991DAC"/>
    <w:rsid w:val="00995C46"/>
    <w:rsid w:val="009A142D"/>
    <w:rsid w:val="009A3630"/>
    <w:rsid w:val="009A7121"/>
    <w:rsid w:val="009B194F"/>
    <w:rsid w:val="009B7268"/>
    <w:rsid w:val="009C3F38"/>
    <w:rsid w:val="009D39C6"/>
    <w:rsid w:val="009D4081"/>
    <w:rsid w:val="009D47E8"/>
    <w:rsid w:val="009D4A89"/>
    <w:rsid w:val="009D6B03"/>
    <w:rsid w:val="009D73EE"/>
    <w:rsid w:val="009D7509"/>
    <w:rsid w:val="009D7AFC"/>
    <w:rsid w:val="009E22B7"/>
    <w:rsid w:val="009E3210"/>
    <w:rsid w:val="009E38D2"/>
    <w:rsid w:val="009F0492"/>
    <w:rsid w:val="009F3506"/>
    <w:rsid w:val="009F6F51"/>
    <w:rsid w:val="00A0093C"/>
    <w:rsid w:val="00A02309"/>
    <w:rsid w:val="00A07CC5"/>
    <w:rsid w:val="00A10453"/>
    <w:rsid w:val="00A11D52"/>
    <w:rsid w:val="00A1323D"/>
    <w:rsid w:val="00A20A52"/>
    <w:rsid w:val="00A22AB6"/>
    <w:rsid w:val="00A26711"/>
    <w:rsid w:val="00A274D0"/>
    <w:rsid w:val="00A337E1"/>
    <w:rsid w:val="00A33D3D"/>
    <w:rsid w:val="00A403F7"/>
    <w:rsid w:val="00A46DAB"/>
    <w:rsid w:val="00A53684"/>
    <w:rsid w:val="00A56B6A"/>
    <w:rsid w:val="00A70848"/>
    <w:rsid w:val="00A80839"/>
    <w:rsid w:val="00A9286C"/>
    <w:rsid w:val="00AA49E5"/>
    <w:rsid w:val="00AB289A"/>
    <w:rsid w:val="00AB36F0"/>
    <w:rsid w:val="00AB3ED9"/>
    <w:rsid w:val="00AB553B"/>
    <w:rsid w:val="00AB7C95"/>
    <w:rsid w:val="00AC0E19"/>
    <w:rsid w:val="00AC532C"/>
    <w:rsid w:val="00AD0845"/>
    <w:rsid w:val="00AD1A00"/>
    <w:rsid w:val="00AD3148"/>
    <w:rsid w:val="00AE06E5"/>
    <w:rsid w:val="00AE2737"/>
    <w:rsid w:val="00AE446F"/>
    <w:rsid w:val="00AF0D90"/>
    <w:rsid w:val="00B01DBE"/>
    <w:rsid w:val="00B02654"/>
    <w:rsid w:val="00B028A7"/>
    <w:rsid w:val="00B04936"/>
    <w:rsid w:val="00B05DF9"/>
    <w:rsid w:val="00B1058C"/>
    <w:rsid w:val="00B16E75"/>
    <w:rsid w:val="00B216A8"/>
    <w:rsid w:val="00B21860"/>
    <w:rsid w:val="00B24841"/>
    <w:rsid w:val="00B265C0"/>
    <w:rsid w:val="00B27BA7"/>
    <w:rsid w:val="00B30567"/>
    <w:rsid w:val="00B33940"/>
    <w:rsid w:val="00B36224"/>
    <w:rsid w:val="00B42DD7"/>
    <w:rsid w:val="00B459F6"/>
    <w:rsid w:val="00B468CC"/>
    <w:rsid w:val="00B46917"/>
    <w:rsid w:val="00B46AEA"/>
    <w:rsid w:val="00B47CD4"/>
    <w:rsid w:val="00B51615"/>
    <w:rsid w:val="00B517C7"/>
    <w:rsid w:val="00B5383E"/>
    <w:rsid w:val="00B60E33"/>
    <w:rsid w:val="00B60F8C"/>
    <w:rsid w:val="00B65173"/>
    <w:rsid w:val="00B710C5"/>
    <w:rsid w:val="00B72373"/>
    <w:rsid w:val="00B74461"/>
    <w:rsid w:val="00B779B7"/>
    <w:rsid w:val="00B809F9"/>
    <w:rsid w:val="00B865FC"/>
    <w:rsid w:val="00B90235"/>
    <w:rsid w:val="00B93B7A"/>
    <w:rsid w:val="00B94CAD"/>
    <w:rsid w:val="00B96C4E"/>
    <w:rsid w:val="00BA259F"/>
    <w:rsid w:val="00BA3F94"/>
    <w:rsid w:val="00BA4318"/>
    <w:rsid w:val="00BA494F"/>
    <w:rsid w:val="00BA6790"/>
    <w:rsid w:val="00BB2277"/>
    <w:rsid w:val="00BB2DFD"/>
    <w:rsid w:val="00BB7CDC"/>
    <w:rsid w:val="00BC14A7"/>
    <w:rsid w:val="00BC260A"/>
    <w:rsid w:val="00BC2FB4"/>
    <w:rsid w:val="00BC5FE7"/>
    <w:rsid w:val="00BC62C0"/>
    <w:rsid w:val="00BC78FC"/>
    <w:rsid w:val="00BD0956"/>
    <w:rsid w:val="00BD1603"/>
    <w:rsid w:val="00BD5CEB"/>
    <w:rsid w:val="00BD6D3B"/>
    <w:rsid w:val="00BE016A"/>
    <w:rsid w:val="00BE2E23"/>
    <w:rsid w:val="00BE59E2"/>
    <w:rsid w:val="00BE6A69"/>
    <w:rsid w:val="00BE76CA"/>
    <w:rsid w:val="00BE7E02"/>
    <w:rsid w:val="00BF0A59"/>
    <w:rsid w:val="00BF1A63"/>
    <w:rsid w:val="00BF235C"/>
    <w:rsid w:val="00BF54DE"/>
    <w:rsid w:val="00BF7426"/>
    <w:rsid w:val="00BF7452"/>
    <w:rsid w:val="00BF7730"/>
    <w:rsid w:val="00C05116"/>
    <w:rsid w:val="00C05722"/>
    <w:rsid w:val="00C06A09"/>
    <w:rsid w:val="00C1168A"/>
    <w:rsid w:val="00C1540F"/>
    <w:rsid w:val="00C16032"/>
    <w:rsid w:val="00C20E2E"/>
    <w:rsid w:val="00C23729"/>
    <w:rsid w:val="00C23A67"/>
    <w:rsid w:val="00C25949"/>
    <w:rsid w:val="00C26727"/>
    <w:rsid w:val="00C26D4A"/>
    <w:rsid w:val="00C317ED"/>
    <w:rsid w:val="00C32631"/>
    <w:rsid w:val="00C35D1D"/>
    <w:rsid w:val="00C36DC1"/>
    <w:rsid w:val="00C3709E"/>
    <w:rsid w:val="00C428B7"/>
    <w:rsid w:val="00C45EA1"/>
    <w:rsid w:val="00C500B2"/>
    <w:rsid w:val="00C53B1D"/>
    <w:rsid w:val="00C605E8"/>
    <w:rsid w:val="00C63AA5"/>
    <w:rsid w:val="00C64258"/>
    <w:rsid w:val="00C70E6B"/>
    <w:rsid w:val="00C71C13"/>
    <w:rsid w:val="00C72BAD"/>
    <w:rsid w:val="00C74927"/>
    <w:rsid w:val="00C74BC1"/>
    <w:rsid w:val="00C76D5C"/>
    <w:rsid w:val="00C82D94"/>
    <w:rsid w:val="00C83092"/>
    <w:rsid w:val="00C850A2"/>
    <w:rsid w:val="00C906AC"/>
    <w:rsid w:val="00C952AB"/>
    <w:rsid w:val="00C97381"/>
    <w:rsid w:val="00CA299E"/>
    <w:rsid w:val="00CA4779"/>
    <w:rsid w:val="00CA5918"/>
    <w:rsid w:val="00CA5F7C"/>
    <w:rsid w:val="00CB0855"/>
    <w:rsid w:val="00CB09A0"/>
    <w:rsid w:val="00CB6273"/>
    <w:rsid w:val="00CC1CA5"/>
    <w:rsid w:val="00CC2A9B"/>
    <w:rsid w:val="00CD48FD"/>
    <w:rsid w:val="00CE01E0"/>
    <w:rsid w:val="00CE139E"/>
    <w:rsid w:val="00CE538B"/>
    <w:rsid w:val="00CF0837"/>
    <w:rsid w:val="00CF26FC"/>
    <w:rsid w:val="00CF28A5"/>
    <w:rsid w:val="00CF339A"/>
    <w:rsid w:val="00CF5A05"/>
    <w:rsid w:val="00D0228A"/>
    <w:rsid w:val="00D07165"/>
    <w:rsid w:val="00D10646"/>
    <w:rsid w:val="00D152F6"/>
    <w:rsid w:val="00D154CA"/>
    <w:rsid w:val="00D157A0"/>
    <w:rsid w:val="00D2067C"/>
    <w:rsid w:val="00D21C48"/>
    <w:rsid w:val="00D233F9"/>
    <w:rsid w:val="00D337BD"/>
    <w:rsid w:val="00D35E14"/>
    <w:rsid w:val="00D42133"/>
    <w:rsid w:val="00D47EB9"/>
    <w:rsid w:val="00D53077"/>
    <w:rsid w:val="00D609C4"/>
    <w:rsid w:val="00D6291E"/>
    <w:rsid w:val="00D62FD7"/>
    <w:rsid w:val="00D6549A"/>
    <w:rsid w:val="00D738F9"/>
    <w:rsid w:val="00D77DBA"/>
    <w:rsid w:val="00D83BAD"/>
    <w:rsid w:val="00D90C3E"/>
    <w:rsid w:val="00D90FF3"/>
    <w:rsid w:val="00D93178"/>
    <w:rsid w:val="00DA00E1"/>
    <w:rsid w:val="00DA20CC"/>
    <w:rsid w:val="00DC1D7D"/>
    <w:rsid w:val="00DC40D8"/>
    <w:rsid w:val="00DD003F"/>
    <w:rsid w:val="00DD16C4"/>
    <w:rsid w:val="00DD4126"/>
    <w:rsid w:val="00DE11B4"/>
    <w:rsid w:val="00DE1F5F"/>
    <w:rsid w:val="00DE6061"/>
    <w:rsid w:val="00DF0479"/>
    <w:rsid w:val="00DF0B0C"/>
    <w:rsid w:val="00DF12BE"/>
    <w:rsid w:val="00DF4B05"/>
    <w:rsid w:val="00DF6A0B"/>
    <w:rsid w:val="00E012C7"/>
    <w:rsid w:val="00E02F95"/>
    <w:rsid w:val="00E060B8"/>
    <w:rsid w:val="00E06933"/>
    <w:rsid w:val="00E074F8"/>
    <w:rsid w:val="00E0771F"/>
    <w:rsid w:val="00E10337"/>
    <w:rsid w:val="00E1444B"/>
    <w:rsid w:val="00E14EFB"/>
    <w:rsid w:val="00E20615"/>
    <w:rsid w:val="00E232ED"/>
    <w:rsid w:val="00E25EDB"/>
    <w:rsid w:val="00E279CE"/>
    <w:rsid w:val="00E322A2"/>
    <w:rsid w:val="00E334A7"/>
    <w:rsid w:val="00E33818"/>
    <w:rsid w:val="00E33CD4"/>
    <w:rsid w:val="00E363B2"/>
    <w:rsid w:val="00E36678"/>
    <w:rsid w:val="00E37663"/>
    <w:rsid w:val="00E41702"/>
    <w:rsid w:val="00E50FD7"/>
    <w:rsid w:val="00E54FA7"/>
    <w:rsid w:val="00E56F1E"/>
    <w:rsid w:val="00E56F6D"/>
    <w:rsid w:val="00E6498B"/>
    <w:rsid w:val="00E75094"/>
    <w:rsid w:val="00E7526E"/>
    <w:rsid w:val="00E7724F"/>
    <w:rsid w:val="00E77347"/>
    <w:rsid w:val="00E81589"/>
    <w:rsid w:val="00E821F3"/>
    <w:rsid w:val="00E86F02"/>
    <w:rsid w:val="00E900BF"/>
    <w:rsid w:val="00E9216B"/>
    <w:rsid w:val="00E955B4"/>
    <w:rsid w:val="00EA0889"/>
    <w:rsid w:val="00EA0EDF"/>
    <w:rsid w:val="00EA1B28"/>
    <w:rsid w:val="00EA2FC3"/>
    <w:rsid w:val="00EA6AD2"/>
    <w:rsid w:val="00EB1330"/>
    <w:rsid w:val="00EB1D00"/>
    <w:rsid w:val="00EB39E2"/>
    <w:rsid w:val="00EB4039"/>
    <w:rsid w:val="00EB4741"/>
    <w:rsid w:val="00EB5F0D"/>
    <w:rsid w:val="00EC2693"/>
    <w:rsid w:val="00EC2CBA"/>
    <w:rsid w:val="00EC4011"/>
    <w:rsid w:val="00EC4DA9"/>
    <w:rsid w:val="00EC67E5"/>
    <w:rsid w:val="00ED1D27"/>
    <w:rsid w:val="00ED2C51"/>
    <w:rsid w:val="00ED765E"/>
    <w:rsid w:val="00EE2038"/>
    <w:rsid w:val="00EE3C88"/>
    <w:rsid w:val="00EE40C5"/>
    <w:rsid w:val="00EE4E81"/>
    <w:rsid w:val="00EF268B"/>
    <w:rsid w:val="00EF35EC"/>
    <w:rsid w:val="00EF78D2"/>
    <w:rsid w:val="00F004DD"/>
    <w:rsid w:val="00F05256"/>
    <w:rsid w:val="00F06C45"/>
    <w:rsid w:val="00F100EC"/>
    <w:rsid w:val="00F10FCA"/>
    <w:rsid w:val="00F11352"/>
    <w:rsid w:val="00F20F58"/>
    <w:rsid w:val="00F30818"/>
    <w:rsid w:val="00F31634"/>
    <w:rsid w:val="00F3547E"/>
    <w:rsid w:val="00F40D74"/>
    <w:rsid w:val="00F412EB"/>
    <w:rsid w:val="00F4308C"/>
    <w:rsid w:val="00F47394"/>
    <w:rsid w:val="00F47B1A"/>
    <w:rsid w:val="00F47C65"/>
    <w:rsid w:val="00F51D32"/>
    <w:rsid w:val="00F5418C"/>
    <w:rsid w:val="00F5648C"/>
    <w:rsid w:val="00F6518B"/>
    <w:rsid w:val="00F66269"/>
    <w:rsid w:val="00F754CD"/>
    <w:rsid w:val="00F80BC7"/>
    <w:rsid w:val="00F831A5"/>
    <w:rsid w:val="00F85AB8"/>
    <w:rsid w:val="00F908FC"/>
    <w:rsid w:val="00F9453E"/>
    <w:rsid w:val="00F95151"/>
    <w:rsid w:val="00FA0854"/>
    <w:rsid w:val="00FA0CF1"/>
    <w:rsid w:val="00FA5569"/>
    <w:rsid w:val="00FB1995"/>
    <w:rsid w:val="00FB5118"/>
    <w:rsid w:val="00FC4C7F"/>
    <w:rsid w:val="00FC78DD"/>
    <w:rsid w:val="00FD0977"/>
    <w:rsid w:val="00FD1963"/>
    <w:rsid w:val="00FD3268"/>
    <w:rsid w:val="00FD4339"/>
    <w:rsid w:val="00FD495B"/>
    <w:rsid w:val="00FD54B0"/>
    <w:rsid w:val="00FD6225"/>
    <w:rsid w:val="00FD6917"/>
    <w:rsid w:val="00FE0666"/>
    <w:rsid w:val="00FF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DF45E07"/>
  <w15:docId w15:val="{21C12CDD-D28F-4829-B83F-80AA147E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AR" w:eastAsia="es-AR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81589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es-MX" w:eastAsia="en-US"/>
    </w:rPr>
  </w:style>
  <w:style w:type="paragraph" w:styleId="Ttulo1">
    <w:name w:val="heading 1"/>
    <w:basedOn w:val="Normal"/>
    <w:next w:val="Normal"/>
    <w:rsid w:val="001A7296"/>
    <w:pPr>
      <w:keepNext/>
      <w:spacing w:before="240" w:after="6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1"/>
    <w:next w:val="Normal1"/>
    <w:rsid w:val="001A729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1A729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1A729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1A7296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1A729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1A7296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1A7296"/>
  </w:style>
  <w:style w:type="table" w:customStyle="1" w:styleId="TableNormal2">
    <w:name w:val="Table Normal"/>
    <w:rsid w:val="001A729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qFormat/>
    <w:rsid w:val="001A7296"/>
    <w:pPr>
      <w:spacing w:after="0" w:line="240" w:lineRule="auto"/>
    </w:pPr>
  </w:style>
  <w:style w:type="character" w:customStyle="1" w:styleId="EncabezadoCar">
    <w:name w:val="Encabezado Car"/>
    <w:basedOn w:val="Fuentedeprrafopredeter"/>
    <w:rsid w:val="001A7296"/>
    <w:rPr>
      <w:w w:val="100"/>
      <w:position w:val="-1"/>
      <w:effect w:val="none"/>
      <w:vertAlign w:val="baseline"/>
      <w:cs w:val="0"/>
      <w:em w:val="none"/>
    </w:rPr>
  </w:style>
  <w:style w:type="paragraph" w:styleId="Piedepgina">
    <w:name w:val="footer"/>
    <w:basedOn w:val="Normal"/>
    <w:uiPriority w:val="99"/>
    <w:qFormat/>
    <w:rsid w:val="001A7296"/>
    <w:pPr>
      <w:spacing w:after="0" w:line="240" w:lineRule="auto"/>
    </w:pPr>
  </w:style>
  <w:style w:type="character" w:customStyle="1" w:styleId="PiedepginaCar">
    <w:name w:val="Pie de página Car"/>
    <w:basedOn w:val="Fuentedeprrafopredeter"/>
    <w:uiPriority w:val="99"/>
    <w:rsid w:val="001A7296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qFormat/>
    <w:rsid w:val="001A729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rsid w:val="001A7296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ipervnculo">
    <w:name w:val="Hyperlink"/>
    <w:uiPriority w:val="99"/>
    <w:qFormat/>
    <w:rsid w:val="001A7296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merodepgina">
    <w:name w:val="page number"/>
    <w:basedOn w:val="Fuentedeprrafopredeter"/>
    <w:rsid w:val="001A7296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1Car">
    <w:name w:val="Título 1 Car"/>
    <w:rsid w:val="001A7296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/>
    </w:rPr>
  </w:style>
  <w:style w:type="paragraph" w:customStyle="1" w:styleId="TtulodeTDC1">
    <w:name w:val="Título de TDC1"/>
    <w:basedOn w:val="Ttulo1"/>
    <w:next w:val="Normal"/>
    <w:qFormat/>
    <w:rsid w:val="001A7296"/>
    <w:pPr>
      <w:keepLines/>
      <w:spacing w:before="480" w:after="0"/>
      <w:outlineLvl w:val="9"/>
    </w:pPr>
    <w:rPr>
      <w:color w:val="365F91"/>
      <w:kern w:val="0"/>
      <w:sz w:val="28"/>
      <w:szCs w:val="28"/>
      <w:lang w:val="es-ES"/>
    </w:rPr>
  </w:style>
  <w:style w:type="paragraph" w:styleId="TDC1">
    <w:name w:val="toc 1"/>
    <w:basedOn w:val="Normal"/>
    <w:next w:val="Normal"/>
    <w:uiPriority w:val="39"/>
    <w:qFormat/>
    <w:rsid w:val="001A7296"/>
  </w:style>
  <w:style w:type="paragraph" w:styleId="NormalWeb">
    <w:name w:val="Normal (Web)"/>
    <w:basedOn w:val="Normal"/>
    <w:uiPriority w:val="99"/>
    <w:qFormat/>
    <w:rsid w:val="001A7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39"/>
    <w:rsid w:val="001A7296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1A7296"/>
    <w:pPr>
      <w:spacing w:after="160" w:line="256" w:lineRule="auto"/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1A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rsid w:val="001A729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AVTtuloSeccin">
    <w:name w:val="DAV Título Sección"/>
    <w:basedOn w:val="Normal"/>
    <w:rsid w:val="00645E6C"/>
    <w:pPr>
      <w:pBdr>
        <w:top w:val="nil"/>
        <w:left w:val="nil"/>
        <w:bottom w:val="nil"/>
        <w:right w:val="nil"/>
        <w:between w:val="nil"/>
      </w:pBdr>
      <w:spacing w:before="240" w:line="240" w:lineRule="auto"/>
      <w:ind w:left="1" w:hanging="3"/>
      <w:jc w:val="center"/>
    </w:pPr>
    <w:rPr>
      <w:rFonts w:ascii="Arial" w:hAnsi="Arial" w:cs="Arial"/>
      <w:b/>
      <w:sz w:val="28"/>
      <w:szCs w:val="28"/>
      <w:u w:val="single"/>
    </w:rPr>
  </w:style>
  <w:style w:type="paragraph" w:customStyle="1" w:styleId="DAVTtulo">
    <w:name w:val="DAV Título"/>
    <w:basedOn w:val="Normal"/>
    <w:rsid w:val="00645E6C"/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both"/>
      <w:textDirection w:val="lrTb"/>
    </w:pPr>
    <w:rPr>
      <w:rFonts w:ascii="Arial" w:hAnsi="Arial" w:cs="Arial"/>
      <w:b/>
      <w:color w:val="548DD4" w:themeColor="text2" w:themeTint="99"/>
      <w:sz w:val="24"/>
      <w:szCs w:val="24"/>
      <w:u w:val="single"/>
    </w:rPr>
  </w:style>
  <w:style w:type="paragraph" w:customStyle="1" w:styleId="DAVSubttulo">
    <w:name w:val="DAV Subtítulo"/>
    <w:basedOn w:val="Normal"/>
    <w:rsid w:val="00645E6C"/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both"/>
      <w:textDirection w:val="lrTb"/>
    </w:pPr>
    <w:rPr>
      <w:rFonts w:ascii="Arial" w:hAnsi="Arial" w:cs="Arial"/>
      <w:color w:val="548DD4" w:themeColor="text2" w:themeTint="99"/>
      <w:sz w:val="24"/>
      <w:szCs w:val="24"/>
    </w:rPr>
  </w:style>
  <w:style w:type="character" w:customStyle="1" w:styleId="DAVEtiquetas">
    <w:name w:val="DAV Etiquetas"/>
    <w:basedOn w:val="Fuentedeprrafopredeter"/>
    <w:uiPriority w:val="1"/>
    <w:rsid w:val="00564281"/>
    <w:rPr>
      <w:rFonts w:ascii="Consolas" w:hAnsi="Consolas" w:cs="Arial"/>
      <w:color w:val="FFFFFF" w:themeColor="background1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71293C"/>
    <w:pPr>
      <w:keepLines/>
      <w:suppressAutoHyphens w:val="0"/>
      <w:spacing w:after="0" w:line="259" w:lineRule="auto"/>
      <w:ind w:leftChars="0" w:left="0" w:firstLineChars="0" w:firstLine="0"/>
      <w:textDirection w:val="lrTb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position w:val="0"/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61686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80BC7"/>
    <w:pPr>
      <w:tabs>
        <w:tab w:val="right" w:leader="dot" w:pos="10188"/>
      </w:tabs>
      <w:spacing w:after="100"/>
      <w:ind w:leftChars="0" w:left="2" w:hanging="2"/>
    </w:pPr>
  </w:style>
  <w:style w:type="character" w:styleId="Textodelmarcadordeposicin">
    <w:name w:val="Placeholder Text"/>
    <w:basedOn w:val="Fuentedeprrafopredeter"/>
    <w:uiPriority w:val="99"/>
    <w:semiHidden/>
    <w:rsid w:val="005F701A"/>
    <w:rPr>
      <w:color w:val="666666"/>
    </w:rPr>
  </w:style>
  <w:style w:type="character" w:customStyle="1" w:styleId="uv3um">
    <w:name w:val="uv3um"/>
    <w:basedOn w:val="Fuentedeprrafopredeter"/>
    <w:rsid w:val="0045681D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D525D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B05DF9"/>
    <w:pPr>
      <w:widowControl w:val="0"/>
      <w:suppressAutoHyphens w:val="0"/>
      <w:autoSpaceDE w:val="0"/>
      <w:autoSpaceDN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Verdana" w:eastAsia="Verdana" w:hAnsi="Verdana" w:cs="Verdana"/>
      <w:position w:val="0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05DF9"/>
    <w:rPr>
      <w:rFonts w:ascii="Verdana" w:eastAsia="Verdana" w:hAnsi="Verdana" w:cs="Verdana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86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11635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5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971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7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3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4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7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5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6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2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085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8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741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4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1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header" Target="header2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hyperlink" Target="about:blank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hyperlink" Target="about:blank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tn_moni\2025\Examenes%20prueba%20abiertos\2025\UTN.BA%20DAV%20Pr&#225;cticas%20Excel%20(nivel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2B555D29F1D4ACA97517407B12A2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82378-9F61-41A9-AC9D-EB2F21921258}"/>
      </w:docPartPr>
      <w:docPartBody>
        <w:p w:rsidR="00E206AF" w:rsidRDefault="007E5883">
          <w:pPr>
            <w:pStyle w:val="52B555D29F1D4ACA97517407B12A2796"/>
          </w:pPr>
          <w:r w:rsidRPr="00367A6D">
            <w:rPr>
              <w:rStyle w:val="Textodelmarcadordeposicin"/>
            </w:rPr>
            <w:t>Elija un elemento.</w:t>
          </w:r>
        </w:p>
      </w:docPartBody>
    </w:docPart>
    <w:docPart>
      <w:docPartPr>
        <w:name w:val="E42B5780BCED42DEAC91137F30E00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AF117-48AC-4549-8D13-E5A19DC6EEAA}"/>
      </w:docPartPr>
      <w:docPartBody>
        <w:p w:rsidR="00E206AF" w:rsidRDefault="007E5883">
          <w:pPr>
            <w:pStyle w:val="E42B5780BCED42DEAC91137F30E0023F"/>
          </w:pPr>
          <w:r>
            <w:t>Título</w:t>
          </w:r>
        </w:p>
      </w:docPartBody>
    </w:docPart>
    <w:docPart>
      <w:docPartPr>
        <w:name w:val="55685122ED684DD2B67546D82B80B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F9965-4FAD-4F5C-BFD4-9EAD475AF049}"/>
      </w:docPartPr>
      <w:docPartBody>
        <w:p w:rsidR="00E206AF" w:rsidRDefault="007E5883">
          <w:pPr>
            <w:pStyle w:val="55685122ED684DD2B67546D82B80BC6F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C4CB3993EA654B32B5F6A8CE8DDD5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63FDD-75D4-4514-9014-ADCB37705B70}"/>
      </w:docPartPr>
      <w:docPartBody>
        <w:p w:rsidR="00E206AF" w:rsidRDefault="007E5883">
          <w:pPr>
            <w:pStyle w:val="C4CB3993EA654B32B5F6A8CE8DDD5ECD"/>
          </w:pPr>
          <w:r>
            <w:rPr>
              <w:rStyle w:val="Textodelmarcadordeposicin"/>
            </w:rPr>
            <w:t>NOMBRE HOJA</w:t>
          </w:r>
        </w:p>
      </w:docPartBody>
    </w:docPart>
    <w:docPart>
      <w:docPartPr>
        <w:name w:val="9CFA16A56EB44172B63DB8BCF9C2E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5CEBC-AE25-47B6-95BB-2B8C86320CAB}"/>
      </w:docPartPr>
      <w:docPartBody>
        <w:p w:rsidR="00E206AF" w:rsidRDefault="007E5883">
          <w:pPr>
            <w:pStyle w:val="9CFA16A56EB44172B63DB8BCF9C2E943"/>
          </w:pPr>
          <w:r w:rsidRPr="00AF2F92">
            <w:rPr>
              <w:rStyle w:val="Textodelmarcadordeposicin"/>
              <w:b/>
              <w:bCs/>
            </w:rPr>
            <w:t>NOMBRE CARPETA</w:t>
          </w:r>
        </w:p>
      </w:docPartBody>
    </w:docPart>
    <w:docPart>
      <w:docPartPr>
        <w:name w:val="13A52A2ED0844DDA9FE388291D933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941D7-1B76-4DD5-8170-A1A43A8D520F}"/>
      </w:docPartPr>
      <w:docPartBody>
        <w:p w:rsidR="00E206AF" w:rsidRDefault="007E5883">
          <w:pPr>
            <w:pStyle w:val="13A52A2ED0844DDA9FE388291D933A3D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5CAD7DA774A7482EAC300653E25C0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85B87-0E50-4DBE-B49E-AD1481B8E467}"/>
      </w:docPartPr>
      <w:docPartBody>
        <w:p w:rsidR="00E206AF" w:rsidRDefault="007E5883">
          <w:pPr>
            <w:pStyle w:val="5CAD7DA774A7482EAC300653E25C003F"/>
          </w:pPr>
          <w:r>
            <w:rPr>
              <w:rStyle w:val="Textodelmarcadordeposicin"/>
            </w:rPr>
            <w:t>NOMBRE HOJA</w:t>
          </w:r>
        </w:p>
      </w:docPartBody>
    </w:docPart>
    <w:docPart>
      <w:docPartPr>
        <w:name w:val="2D51110FE174483EB7F6FA77DA7D8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CD4DF-4401-4A8F-AD9A-C73BC8107A4C}"/>
      </w:docPartPr>
      <w:docPartBody>
        <w:p w:rsidR="00E206AF" w:rsidRDefault="007E5883">
          <w:pPr>
            <w:pStyle w:val="2D51110FE174483EB7F6FA77DA7D8832"/>
          </w:pPr>
          <w:r w:rsidRPr="00AF2F92">
            <w:rPr>
              <w:rStyle w:val="Textodelmarcadordeposicin"/>
              <w:b/>
              <w:bCs/>
            </w:rPr>
            <w:t>NOMBRE CARPETA</w:t>
          </w:r>
        </w:p>
      </w:docPartBody>
    </w:docPart>
    <w:docPart>
      <w:docPartPr>
        <w:name w:val="7FB19771A8DD40F9BA734F2722A36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12EB4-71C6-4CA8-83E7-08EF53B4E35E}"/>
      </w:docPartPr>
      <w:docPartBody>
        <w:p w:rsidR="00E206AF" w:rsidRDefault="007E5883">
          <w:pPr>
            <w:pStyle w:val="7FB19771A8DD40F9BA734F2722A36FC4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715F339E9B244EB583C0B975D0113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C720A-C411-4AA9-A728-45DA8CEB386C}"/>
      </w:docPartPr>
      <w:docPartBody>
        <w:p w:rsidR="00E206AF" w:rsidRDefault="007E5883">
          <w:pPr>
            <w:pStyle w:val="715F339E9B244EB583C0B975D0113B27"/>
          </w:pPr>
          <w:r>
            <w:rPr>
              <w:rStyle w:val="Textodelmarcadordeposicin"/>
            </w:rPr>
            <w:t>NOMBRE HOJA</w:t>
          </w:r>
        </w:p>
      </w:docPartBody>
    </w:docPart>
    <w:docPart>
      <w:docPartPr>
        <w:name w:val="C5431AEFB7C247D7B943E1EBED02D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B1960-46BF-44E2-9681-6EE26CF59029}"/>
      </w:docPartPr>
      <w:docPartBody>
        <w:p w:rsidR="00E206AF" w:rsidRDefault="007E5883">
          <w:pPr>
            <w:pStyle w:val="C5431AEFB7C247D7B943E1EBED02DA50"/>
          </w:pPr>
          <w:r w:rsidRPr="00AF2F92">
            <w:rPr>
              <w:rStyle w:val="Textodelmarcadordeposicin"/>
              <w:b/>
              <w:bCs/>
            </w:rPr>
            <w:t>NOMBRE CARPETA</w:t>
          </w:r>
        </w:p>
      </w:docPartBody>
    </w:docPart>
    <w:docPart>
      <w:docPartPr>
        <w:name w:val="750CABE1C2014BEC84449A45772AC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899D8-877A-47FD-ACD8-E7EAEC0510D2}"/>
      </w:docPartPr>
      <w:docPartBody>
        <w:p w:rsidR="00B55D78" w:rsidRDefault="002B3BD0" w:rsidP="002B3BD0">
          <w:pPr>
            <w:pStyle w:val="750CABE1C2014BEC84449A45772AC3DF"/>
          </w:pPr>
          <w:r w:rsidRPr="00AF2F92">
            <w:rPr>
              <w:rStyle w:val="Textodelmarcadordeposicin"/>
              <w:b/>
              <w:bCs/>
            </w:rPr>
            <w:t>NOMBRE CARPETA</w:t>
          </w:r>
        </w:p>
      </w:docPartBody>
    </w:docPart>
    <w:docPart>
      <w:docPartPr>
        <w:name w:val="70C83F8370CB4B7CA1EE0232C9AA2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49BDE-4819-4FA1-B2B3-8DE5A212AC80}"/>
      </w:docPartPr>
      <w:docPartBody>
        <w:p w:rsidR="00AE441F" w:rsidRDefault="00B55D78" w:rsidP="00B55D78">
          <w:pPr>
            <w:pStyle w:val="70C83F8370CB4B7CA1EE0232C9AA2953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84B799AB165E478785576443057DA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72364-9965-4D91-AD23-D23752E3E31A}"/>
      </w:docPartPr>
      <w:docPartBody>
        <w:p w:rsidR="00AE441F" w:rsidRDefault="00B55D78" w:rsidP="00B55D78">
          <w:pPr>
            <w:pStyle w:val="84B799AB165E478785576443057DA5BF"/>
          </w:pPr>
          <w:r w:rsidRPr="00AF2F92">
            <w:rPr>
              <w:rStyle w:val="Textodelmarcadordeposicin"/>
              <w:b/>
              <w:bCs/>
            </w:rPr>
            <w:t>NOMBRE CARPETA</w:t>
          </w:r>
        </w:p>
      </w:docPartBody>
    </w:docPart>
    <w:docPart>
      <w:docPartPr>
        <w:name w:val="CBA431024C8E4A41B9F6EE376FEEA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45FEE-47B2-4F58-B8EC-10E21E3B87C2}"/>
      </w:docPartPr>
      <w:docPartBody>
        <w:p w:rsidR="00C573ED" w:rsidRDefault="006E1BA5" w:rsidP="006E1BA5">
          <w:pPr>
            <w:pStyle w:val="CBA431024C8E4A41B9F6EE376FEEAC3B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C82C05E2FC05451F885BF02E18CB1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07CF2-DD51-4472-A61B-C80C79D83FA5}"/>
      </w:docPartPr>
      <w:docPartBody>
        <w:p w:rsidR="00C573ED" w:rsidRDefault="006E1BA5" w:rsidP="006E1BA5">
          <w:pPr>
            <w:pStyle w:val="C82C05E2FC05451F885BF02E18CB1A4F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FD041338BAC54EF4A642820FDDD05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219EC-0815-47A5-9E8C-5F2924E843CC}"/>
      </w:docPartPr>
      <w:docPartBody>
        <w:p w:rsidR="00C573ED" w:rsidRDefault="006E1BA5" w:rsidP="006E1BA5">
          <w:pPr>
            <w:pStyle w:val="FD041338BAC54EF4A642820FDDD05FF1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F6E4311DCDBB469DADC445973D592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96D8E-0936-4D45-BEB3-7694F0034FB3}"/>
      </w:docPartPr>
      <w:docPartBody>
        <w:p w:rsidR="00C573ED" w:rsidRDefault="006E1BA5" w:rsidP="006E1BA5">
          <w:pPr>
            <w:pStyle w:val="F6E4311DCDBB469DADC445973D5924DF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5BEA9AC6126D43818A96A42745CCE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7899F-6AAB-4616-BF23-D5F9841FE27E}"/>
      </w:docPartPr>
      <w:docPartBody>
        <w:p w:rsidR="00C573ED" w:rsidRDefault="006E1BA5" w:rsidP="006E1BA5">
          <w:pPr>
            <w:pStyle w:val="5BEA9AC6126D43818A96A42745CCE881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719EFCAC1998453F82371F5396B81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9F100-DA59-42EA-A8B9-284CEA393509}"/>
      </w:docPartPr>
      <w:docPartBody>
        <w:p w:rsidR="00C573ED" w:rsidRDefault="00C573ED" w:rsidP="00C573ED">
          <w:pPr>
            <w:pStyle w:val="719EFCAC1998453F82371F5396B81E77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E55951DA3330481496FDCFEE7B6EB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3B335-F605-4962-889A-63514887333D}"/>
      </w:docPartPr>
      <w:docPartBody>
        <w:p w:rsidR="00C573ED" w:rsidRDefault="00C573ED" w:rsidP="00C573ED">
          <w:pPr>
            <w:pStyle w:val="E55951DA3330481496FDCFEE7B6EB259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42315165C3B8424387FA36F2F5F9C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8A7311-BF1A-4EAC-A2D8-74015E4332A5}"/>
      </w:docPartPr>
      <w:docPartBody>
        <w:p w:rsidR="00C573ED" w:rsidRDefault="00C573ED" w:rsidP="00C573ED">
          <w:pPr>
            <w:pStyle w:val="42315165C3B8424387FA36F2F5F9CE66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BBB00ACB49FD426D922EF6F7D12E0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D48BF-9E8C-4F6F-89BD-F7C243FF9F38}"/>
      </w:docPartPr>
      <w:docPartBody>
        <w:p w:rsidR="00C573ED" w:rsidRDefault="00C573ED" w:rsidP="00C573ED">
          <w:pPr>
            <w:pStyle w:val="BBB00ACB49FD426D922EF6F7D12E04D3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9E7D2C66CAC74C34BFD56F6C5A3D6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17D3E-36E7-4064-AF74-D51C008C7907}"/>
      </w:docPartPr>
      <w:docPartBody>
        <w:p w:rsidR="00C573ED" w:rsidRDefault="00C573ED" w:rsidP="00C573ED">
          <w:pPr>
            <w:pStyle w:val="9E7D2C66CAC74C34BFD56F6C5A3D6CF6"/>
          </w:pPr>
          <w:r w:rsidRPr="00AF2F92">
            <w:rPr>
              <w:rStyle w:val="Textodelmarcadordeposicin"/>
              <w:b/>
              <w:bCs/>
            </w:rPr>
            <w:t>NOMBRE ARCHIVO</w:t>
          </w:r>
        </w:p>
      </w:docPartBody>
    </w:docPart>
    <w:docPart>
      <w:docPartPr>
        <w:name w:val="F5EB5CFA729F4B8A936245E83B86E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D0772-EB98-4B9F-B47A-55D029B9359D}"/>
      </w:docPartPr>
      <w:docPartBody>
        <w:p w:rsidR="00C573ED" w:rsidRDefault="00C573ED" w:rsidP="00C573ED">
          <w:pPr>
            <w:pStyle w:val="F5EB5CFA729F4B8A936245E83B86E11B"/>
          </w:pPr>
          <w:r w:rsidRPr="00AF2F92">
            <w:rPr>
              <w:rStyle w:val="Textodelmarcadordeposicin"/>
              <w:b/>
              <w:bCs/>
            </w:rPr>
            <w:t>NOMBRE CARPETA</w:t>
          </w:r>
        </w:p>
      </w:docPartBody>
    </w:docPart>
    <w:docPart>
      <w:docPartPr>
        <w:name w:val="363902DB09084E1CA5BAEDDD43AEA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7AF78-5CE0-4063-BCAE-1FEE513C8CDE}"/>
      </w:docPartPr>
      <w:docPartBody>
        <w:p w:rsidR="00C573ED" w:rsidRDefault="00C573ED" w:rsidP="00C573ED">
          <w:pPr>
            <w:pStyle w:val="363902DB09084E1CA5BAEDDD43AEA9F8"/>
          </w:pPr>
          <w:r w:rsidRPr="00AF2F92">
            <w:rPr>
              <w:rStyle w:val="Textodelmarcadordeposicin"/>
              <w:b/>
              <w:bCs/>
            </w:rPr>
            <w:t>NOMBRE CARPETA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883"/>
    <w:rsid w:val="000772A8"/>
    <w:rsid w:val="000857F6"/>
    <w:rsid w:val="000D7790"/>
    <w:rsid w:val="00102EA0"/>
    <w:rsid w:val="00212ADB"/>
    <w:rsid w:val="00223EF9"/>
    <w:rsid w:val="002510F2"/>
    <w:rsid w:val="002B3BD0"/>
    <w:rsid w:val="003D20B0"/>
    <w:rsid w:val="00660A4C"/>
    <w:rsid w:val="006D6D40"/>
    <w:rsid w:val="006E1BA5"/>
    <w:rsid w:val="0070231D"/>
    <w:rsid w:val="00770CA4"/>
    <w:rsid w:val="007E5883"/>
    <w:rsid w:val="0084679D"/>
    <w:rsid w:val="00860CDB"/>
    <w:rsid w:val="0099256D"/>
    <w:rsid w:val="00A274D0"/>
    <w:rsid w:val="00AE441F"/>
    <w:rsid w:val="00B55D78"/>
    <w:rsid w:val="00B9766E"/>
    <w:rsid w:val="00BE2E23"/>
    <w:rsid w:val="00C573ED"/>
    <w:rsid w:val="00CB28AC"/>
    <w:rsid w:val="00DF6A0B"/>
    <w:rsid w:val="00E2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573ED"/>
    <w:rPr>
      <w:color w:val="666666"/>
    </w:rPr>
  </w:style>
  <w:style w:type="paragraph" w:customStyle="1" w:styleId="52B555D29F1D4ACA97517407B12A2796">
    <w:name w:val="52B555D29F1D4ACA97517407B12A2796"/>
  </w:style>
  <w:style w:type="paragraph" w:customStyle="1" w:styleId="719EFCAC1998453F82371F5396B81E77">
    <w:name w:val="719EFCAC1998453F82371F5396B81E77"/>
    <w:rsid w:val="00C573ED"/>
    <w:pPr>
      <w:spacing w:line="278" w:lineRule="auto"/>
    </w:pPr>
    <w:rPr>
      <w:kern w:val="2"/>
      <w:sz w:val="24"/>
      <w:szCs w:val="24"/>
      <w:lang w:val="es-AR" w:eastAsia="es-AR"/>
      <w14:ligatures w14:val="standardContextual"/>
    </w:rPr>
  </w:style>
  <w:style w:type="paragraph" w:customStyle="1" w:styleId="E55951DA3330481496FDCFEE7B6EB259">
    <w:name w:val="E55951DA3330481496FDCFEE7B6EB259"/>
    <w:rsid w:val="00C573ED"/>
    <w:pPr>
      <w:spacing w:line="278" w:lineRule="auto"/>
    </w:pPr>
    <w:rPr>
      <w:kern w:val="2"/>
      <w:sz w:val="24"/>
      <w:szCs w:val="24"/>
      <w:lang w:val="es-AR" w:eastAsia="es-AR"/>
      <w14:ligatures w14:val="standardContextual"/>
    </w:rPr>
  </w:style>
  <w:style w:type="paragraph" w:customStyle="1" w:styleId="42315165C3B8424387FA36F2F5F9CE66">
    <w:name w:val="42315165C3B8424387FA36F2F5F9CE66"/>
    <w:rsid w:val="00C573ED"/>
    <w:pPr>
      <w:spacing w:line="278" w:lineRule="auto"/>
    </w:pPr>
    <w:rPr>
      <w:kern w:val="2"/>
      <w:sz w:val="24"/>
      <w:szCs w:val="24"/>
      <w:lang w:val="es-AR" w:eastAsia="es-AR"/>
      <w14:ligatures w14:val="standardContextual"/>
    </w:rPr>
  </w:style>
  <w:style w:type="paragraph" w:customStyle="1" w:styleId="BBB00ACB49FD426D922EF6F7D12E04D3">
    <w:name w:val="BBB00ACB49FD426D922EF6F7D12E04D3"/>
    <w:rsid w:val="00C573ED"/>
    <w:pPr>
      <w:spacing w:line="278" w:lineRule="auto"/>
    </w:pPr>
    <w:rPr>
      <w:kern w:val="2"/>
      <w:sz w:val="24"/>
      <w:szCs w:val="24"/>
      <w:lang w:val="es-AR" w:eastAsia="es-AR"/>
      <w14:ligatures w14:val="standardContextual"/>
    </w:rPr>
  </w:style>
  <w:style w:type="paragraph" w:customStyle="1" w:styleId="9E7D2C66CAC74C34BFD56F6C5A3D6CF6">
    <w:name w:val="9E7D2C66CAC74C34BFD56F6C5A3D6CF6"/>
    <w:rsid w:val="00C573ED"/>
    <w:pPr>
      <w:spacing w:line="278" w:lineRule="auto"/>
    </w:pPr>
    <w:rPr>
      <w:kern w:val="2"/>
      <w:sz w:val="24"/>
      <w:szCs w:val="24"/>
      <w:lang w:val="es-AR" w:eastAsia="es-AR"/>
      <w14:ligatures w14:val="standardContextual"/>
    </w:rPr>
  </w:style>
  <w:style w:type="paragraph" w:customStyle="1" w:styleId="F5EB5CFA729F4B8A936245E83B86E11B">
    <w:name w:val="F5EB5CFA729F4B8A936245E83B86E11B"/>
    <w:rsid w:val="00C573ED"/>
    <w:pPr>
      <w:spacing w:line="278" w:lineRule="auto"/>
    </w:pPr>
    <w:rPr>
      <w:kern w:val="2"/>
      <w:sz w:val="24"/>
      <w:szCs w:val="24"/>
      <w:lang w:val="es-AR" w:eastAsia="es-AR"/>
      <w14:ligatures w14:val="standardContextual"/>
    </w:rPr>
  </w:style>
  <w:style w:type="paragraph" w:customStyle="1" w:styleId="363902DB09084E1CA5BAEDDD43AEA9F8">
    <w:name w:val="363902DB09084E1CA5BAEDDD43AEA9F8"/>
    <w:rsid w:val="00C573ED"/>
    <w:pPr>
      <w:spacing w:line="278" w:lineRule="auto"/>
    </w:pPr>
    <w:rPr>
      <w:kern w:val="2"/>
      <w:sz w:val="24"/>
      <w:szCs w:val="24"/>
      <w:lang w:val="es-AR" w:eastAsia="es-AR"/>
      <w14:ligatures w14:val="standardContextual"/>
    </w:rPr>
  </w:style>
  <w:style w:type="paragraph" w:customStyle="1" w:styleId="E42B5780BCED42DEAC91137F30E0023F">
    <w:name w:val="E42B5780BCED42DEAC91137F30E0023F"/>
  </w:style>
  <w:style w:type="paragraph" w:customStyle="1" w:styleId="55685122ED684DD2B67546D82B80BC6F">
    <w:name w:val="55685122ED684DD2B67546D82B80BC6F"/>
  </w:style>
  <w:style w:type="paragraph" w:customStyle="1" w:styleId="C4CB3993EA654B32B5F6A8CE8DDD5ECD">
    <w:name w:val="C4CB3993EA654B32B5F6A8CE8DDD5ECD"/>
  </w:style>
  <w:style w:type="paragraph" w:customStyle="1" w:styleId="9CFA16A56EB44172B63DB8BCF9C2E943">
    <w:name w:val="9CFA16A56EB44172B63DB8BCF9C2E943"/>
  </w:style>
  <w:style w:type="paragraph" w:customStyle="1" w:styleId="13A52A2ED0844DDA9FE388291D933A3D">
    <w:name w:val="13A52A2ED0844DDA9FE388291D933A3D"/>
  </w:style>
  <w:style w:type="paragraph" w:customStyle="1" w:styleId="5CAD7DA774A7482EAC300653E25C003F">
    <w:name w:val="5CAD7DA774A7482EAC300653E25C003F"/>
  </w:style>
  <w:style w:type="paragraph" w:customStyle="1" w:styleId="2D51110FE174483EB7F6FA77DA7D8832">
    <w:name w:val="2D51110FE174483EB7F6FA77DA7D8832"/>
  </w:style>
  <w:style w:type="paragraph" w:customStyle="1" w:styleId="7FB19771A8DD40F9BA734F2722A36FC4">
    <w:name w:val="7FB19771A8DD40F9BA734F2722A36FC4"/>
  </w:style>
  <w:style w:type="paragraph" w:customStyle="1" w:styleId="715F339E9B244EB583C0B975D0113B27">
    <w:name w:val="715F339E9B244EB583C0B975D0113B27"/>
  </w:style>
  <w:style w:type="paragraph" w:customStyle="1" w:styleId="C5431AEFB7C247D7B943E1EBED02DA50">
    <w:name w:val="C5431AEFB7C247D7B943E1EBED02DA50"/>
  </w:style>
  <w:style w:type="paragraph" w:customStyle="1" w:styleId="750CABE1C2014BEC84449A45772AC3DF">
    <w:name w:val="750CABE1C2014BEC84449A45772AC3DF"/>
    <w:rsid w:val="002B3BD0"/>
  </w:style>
  <w:style w:type="paragraph" w:customStyle="1" w:styleId="70C83F8370CB4B7CA1EE0232C9AA2953">
    <w:name w:val="70C83F8370CB4B7CA1EE0232C9AA2953"/>
    <w:rsid w:val="00B55D78"/>
  </w:style>
  <w:style w:type="paragraph" w:customStyle="1" w:styleId="84B799AB165E478785576443057DA5BF">
    <w:name w:val="84B799AB165E478785576443057DA5BF"/>
    <w:rsid w:val="00B55D78"/>
  </w:style>
  <w:style w:type="paragraph" w:customStyle="1" w:styleId="CBA431024C8E4A41B9F6EE376FEEAC3B">
    <w:name w:val="CBA431024C8E4A41B9F6EE376FEEAC3B"/>
    <w:rsid w:val="006E1BA5"/>
  </w:style>
  <w:style w:type="paragraph" w:customStyle="1" w:styleId="C82C05E2FC05451F885BF02E18CB1A4F">
    <w:name w:val="C82C05E2FC05451F885BF02E18CB1A4F"/>
    <w:rsid w:val="006E1BA5"/>
  </w:style>
  <w:style w:type="paragraph" w:customStyle="1" w:styleId="FD041338BAC54EF4A642820FDDD05FF1">
    <w:name w:val="FD041338BAC54EF4A642820FDDD05FF1"/>
    <w:rsid w:val="006E1BA5"/>
  </w:style>
  <w:style w:type="paragraph" w:customStyle="1" w:styleId="F6E4311DCDBB469DADC445973D5924DF">
    <w:name w:val="F6E4311DCDBB469DADC445973D5924DF"/>
    <w:rsid w:val="006E1BA5"/>
  </w:style>
  <w:style w:type="paragraph" w:customStyle="1" w:styleId="5BEA9AC6126D43818A96A42745CCE881">
    <w:name w:val="5BEA9AC6126D43818A96A42745CCE881"/>
    <w:rsid w:val="006E1B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FgPOHxY7VsbUQQ+VUI7dzr0bkw==">AMUW2mUWkA8wvBd/R0xXbcstOyHpncj+qCxy/6piRQdLpD3dggVQOiJg9Y/xkdhm01ZpV4cxnr7UXdy77eK+3VT8Pta3mWyuY3LU5Qtf0y9+MKiY+oPiskyqPKAYQNiEqrzKxsFQRpsA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0560F5D-2128-4377-822E-140DBDBBD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UTN.BA DAV Prácticas Excel (nivel)</Template>
  <TotalTime>6549</TotalTime>
  <Pages>7</Pages>
  <Words>706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monsilher@outlook.com</dc:creator>
  <cp:lastModifiedBy>Luciana Rodriguez</cp:lastModifiedBy>
  <cp:revision>187</cp:revision>
  <cp:lastPrinted>2022-07-15T19:33:00Z</cp:lastPrinted>
  <dcterms:created xsi:type="dcterms:W3CDTF">2025-05-16T14:51:00Z</dcterms:created>
  <dcterms:modified xsi:type="dcterms:W3CDTF">2026-04-24T11:36:00Z</dcterms:modified>
</cp:coreProperties>
</file>